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962D4F" w:rsidRDefault="00BC670B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962D4F">
        <w:rPr>
          <w:b/>
          <w:color w:val="262626" w:themeColor="text1" w:themeTint="D9"/>
          <w:sz w:val="24"/>
          <w:szCs w:val="24"/>
          <w:lang w:val="da-DK"/>
        </w:rPr>
        <w:t>TILMELDINGSFORMULAR HUSSITTING OG HUNDEPASNING</w:t>
      </w:r>
    </w:p>
    <w:p w:rsidR="00A81849" w:rsidRPr="00962D4F" w:rsidRDefault="00BC670B" w:rsidP="00A81849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8976"/>
      </w:tblGrid>
      <w:tr w:rsidR="00711914" w:rsidTr="000465C5">
        <w:tc>
          <w:tcPr>
            <w:tcW w:w="1560" w:type="dxa"/>
            <w:gridSpan w:val="2"/>
          </w:tcPr>
          <w:p w:rsidR="00CA1398" w:rsidRPr="00962D4F" w:rsidRDefault="00BC670B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Periode:</w:t>
            </w:r>
          </w:p>
        </w:tc>
        <w:tc>
          <w:tcPr>
            <w:tcW w:w="8976" w:type="dxa"/>
            <w:tcBorders>
              <w:bottom w:val="dotted" w:sz="4" w:space="0" w:color="767171" w:themeColor="background2" w:themeShade="80"/>
            </w:tcBorders>
          </w:tcPr>
          <w:p w:rsidR="00CA1398" w:rsidRPr="00962D4F" w:rsidRDefault="00BC670B" w:rsidP="00A81849">
            <w:pPr>
              <w:rPr>
                <w:szCs w:val="16"/>
                <w:lang w:val="en-US"/>
              </w:rPr>
            </w:pPr>
          </w:p>
        </w:tc>
      </w:tr>
      <w:tr w:rsidR="00711914" w:rsidTr="00157496">
        <w:tc>
          <w:tcPr>
            <w:tcW w:w="1560" w:type="dxa"/>
            <w:gridSpan w:val="2"/>
          </w:tcPr>
          <w:p w:rsidR="00CA1398" w:rsidRPr="00962D4F" w:rsidRDefault="00BC670B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Ankomsttidspunkt:</w:t>
            </w:r>
          </w:p>
        </w:tc>
        <w:tc>
          <w:tcPr>
            <w:tcW w:w="8976" w:type="dxa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CA1398" w:rsidRPr="00962D4F" w:rsidRDefault="00BC670B" w:rsidP="00A81849">
            <w:pPr>
              <w:rPr>
                <w:szCs w:val="16"/>
                <w:lang w:val="en-US"/>
              </w:rPr>
            </w:pPr>
          </w:p>
        </w:tc>
      </w:tr>
      <w:tr w:rsidR="00711914" w:rsidTr="0025379F">
        <w:tc>
          <w:tcPr>
            <w:tcW w:w="1560" w:type="dxa"/>
            <w:gridSpan w:val="2"/>
          </w:tcPr>
          <w:p w:rsidR="00CA1398" w:rsidRPr="00962D4F" w:rsidRDefault="00BC670B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Afrejsetidspunkt:</w:t>
            </w:r>
          </w:p>
        </w:tc>
        <w:tc>
          <w:tcPr>
            <w:tcW w:w="8976" w:type="dxa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CA1398" w:rsidRPr="00962D4F" w:rsidRDefault="00BC670B" w:rsidP="00A81849">
            <w:pPr>
              <w:rPr>
                <w:szCs w:val="16"/>
                <w:lang w:val="en-US"/>
              </w:rPr>
            </w:pPr>
          </w:p>
        </w:tc>
      </w:tr>
      <w:tr w:rsidR="00711914" w:rsidTr="00216A8E">
        <w:tc>
          <w:tcPr>
            <w:tcW w:w="1560" w:type="dxa"/>
            <w:gridSpan w:val="2"/>
          </w:tcPr>
          <w:p w:rsidR="00CA1398" w:rsidRPr="00962D4F" w:rsidRDefault="00BC670B" w:rsidP="00A81849">
            <w:pPr>
              <w:rPr>
                <w:szCs w:val="16"/>
                <w:lang w:val="en-US"/>
              </w:rPr>
            </w:pPr>
          </w:p>
        </w:tc>
        <w:tc>
          <w:tcPr>
            <w:tcW w:w="8976" w:type="dxa"/>
            <w:tcBorders>
              <w:top w:val="dotted" w:sz="4" w:space="0" w:color="767171" w:themeColor="background2" w:themeShade="80"/>
            </w:tcBorders>
          </w:tcPr>
          <w:p w:rsidR="00CA1398" w:rsidRPr="00962D4F" w:rsidRDefault="00BC670B" w:rsidP="00A81849">
            <w:pPr>
              <w:rPr>
                <w:szCs w:val="16"/>
                <w:lang w:val="en-US"/>
              </w:rPr>
            </w:pPr>
          </w:p>
        </w:tc>
      </w:tr>
      <w:tr w:rsidR="00711914" w:rsidTr="00A4785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962D4F" w:rsidRDefault="00BC670B" w:rsidP="00F9317D">
            <w:pPr>
              <w:rPr>
                <w:sz w:val="10"/>
                <w:szCs w:val="10"/>
              </w:rPr>
            </w:pPr>
          </w:p>
          <w:p w:rsidR="000F2AB8" w:rsidRPr="00962D4F" w:rsidRDefault="00BC670B" w:rsidP="00F36F07">
            <w:pPr>
              <w:pStyle w:val="Heading2"/>
              <w:outlineLvl w:val="1"/>
            </w:pPr>
            <w:r w:rsidRPr="00962D4F">
              <w:rPr>
                <w:lang w:val="da-DK"/>
              </w:rPr>
              <w:t>INFORMATIONER OM HUNDEEJEREN</w:t>
            </w:r>
          </w:p>
        </w:tc>
      </w:tr>
      <w:tr w:rsidR="00711914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962D4F" w:rsidRDefault="00BC670B" w:rsidP="00DB5979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2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98" w:type="dxa"/>
            </w:tcMar>
            <w:vAlign w:val="bottom"/>
          </w:tcPr>
          <w:p w:rsidR="000F2AB8" w:rsidRPr="00962D4F" w:rsidRDefault="00BC670B" w:rsidP="00DB5979">
            <w:pPr>
              <w:rPr>
                <w:szCs w:val="16"/>
              </w:rPr>
            </w:pPr>
          </w:p>
        </w:tc>
      </w:tr>
      <w:tr w:rsidR="00711914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962D4F" w:rsidRDefault="00BC670B" w:rsidP="00DB5979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Adresse:</w:t>
            </w:r>
          </w:p>
        </w:tc>
        <w:tc>
          <w:tcPr>
            <w:tcW w:w="9685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0F2AB8" w:rsidRPr="00962D4F" w:rsidRDefault="00BC670B" w:rsidP="00DB5979">
            <w:pPr>
              <w:rPr>
                <w:szCs w:val="16"/>
              </w:rPr>
            </w:pPr>
          </w:p>
        </w:tc>
      </w:tr>
      <w:tr w:rsidR="00711914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962D4F" w:rsidRDefault="00BC670B" w:rsidP="00DB597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Telefon:</w:t>
            </w:r>
          </w:p>
        </w:tc>
        <w:tc>
          <w:tcPr>
            <w:tcW w:w="9685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FA4919" w:rsidRPr="00962D4F" w:rsidRDefault="00BC670B" w:rsidP="00DB5979">
            <w:pPr>
              <w:rPr>
                <w:szCs w:val="16"/>
              </w:rPr>
            </w:pPr>
          </w:p>
        </w:tc>
      </w:tr>
      <w:tr w:rsidR="00711914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962D4F" w:rsidRDefault="00BC670B" w:rsidP="00DB597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E-mail:</w:t>
            </w:r>
          </w:p>
        </w:tc>
        <w:tc>
          <w:tcPr>
            <w:tcW w:w="9685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FA4919" w:rsidRPr="00962D4F" w:rsidRDefault="00BC670B" w:rsidP="00DB5979">
            <w:pPr>
              <w:rPr>
                <w:szCs w:val="16"/>
              </w:rPr>
            </w:pPr>
          </w:p>
        </w:tc>
      </w:tr>
    </w:tbl>
    <w:p w:rsidR="001A11BE" w:rsidRPr="00962D4F" w:rsidRDefault="00BC670B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1559"/>
        <w:gridCol w:w="993"/>
        <w:gridCol w:w="3873"/>
      </w:tblGrid>
      <w:tr w:rsidR="00711914" w:rsidTr="00435CEB">
        <w:tc>
          <w:tcPr>
            <w:tcW w:w="2127" w:type="dxa"/>
          </w:tcPr>
          <w:p w:rsidR="00877BD6" w:rsidRPr="00962D4F" w:rsidRDefault="00BC670B" w:rsidP="00877BD6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Foretrukne kontaktform:</w:t>
            </w:r>
          </w:p>
        </w:tc>
        <w:tc>
          <w:tcPr>
            <w:tcW w:w="1984" w:type="dxa"/>
          </w:tcPr>
          <w:p w:rsidR="00877BD6" w:rsidRPr="00962D4F" w:rsidRDefault="00BC670B" w:rsidP="00877BD6">
            <w:pPr>
              <w:rPr>
                <w:szCs w:val="16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theme="minorHAnsi"/>
                <w:szCs w:val="16"/>
                <w:lang w:val="da-DK"/>
              </w:rPr>
              <w:t xml:space="preserve"> Pawshake meddelelse</w:t>
            </w:r>
          </w:p>
        </w:tc>
        <w:tc>
          <w:tcPr>
            <w:tcW w:w="1559" w:type="dxa"/>
          </w:tcPr>
          <w:p w:rsidR="00877BD6" w:rsidRPr="00962D4F" w:rsidRDefault="00BC670B" w:rsidP="00877BD6">
            <w:pPr>
              <w:rPr>
                <w:szCs w:val="16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theme="minorHAnsi"/>
                <w:szCs w:val="16"/>
                <w:lang w:val="da-DK"/>
              </w:rPr>
              <w:t xml:space="preserve"> mobil</w:t>
            </w:r>
          </w:p>
        </w:tc>
        <w:tc>
          <w:tcPr>
            <w:tcW w:w="993" w:type="dxa"/>
          </w:tcPr>
          <w:p w:rsidR="00877BD6" w:rsidRPr="00962D4F" w:rsidRDefault="00BC670B" w:rsidP="00877BD6">
            <w:pPr>
              <w:rPr>
                <w:szCs w:val="16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theme="minorHAnsi"/>
                <w:szCs w:val="16"/>
                <w:lang w:val="da-DK"/>
              </w:rPr>
              <w:t xml:space="preserve"> e-mail</w:t>
            </w:r>
          </w:p>
        </w:tc>
        <w:tc>
          <w:tcPr>
            <w:tcW w:w="3873" w:type="dxa"/>
          </w:tcPr>
          <w:p w:rsidR="00877BD6" w:rsidRPr="00962D4F" w:rsidRDefault="00BC670B" w:rsidP="008072E9">
            <w:pPr>
              <w:rPr>
                <w:szCs w:val="16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theme="minorHAnsi"/>
                <w:szCs w:val="16"/>
                <w:lang w:val="da-DK"/>
              </w:rPr>
              <w:t xml:space="preserve"> sms / WhatsApp</w:t>
            </w:r>
          </w:p>
        </w:tc>
      </w:tr>
      <w:tr w:rsidR="00711914" w:rsidTr="00435CEB">
        <w:tc>
          <w:tcPr>
            <w:tcW w:w="2127" w:type="dxa"/>
          </w:tcPr>
          <w:p w:rsidR="00435CEB" w:rsidRPr="00962D4F" w:rsidRDefault="00BC670B" w:rsidP="00435CEB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Adgang til hjemmet:</w:t>
            </w:r>
          </w:p>
        </w:tc>
        <w:tc>
          <w:tcPr>
            <w:tcW w:w="1984" w:type="dxa"/>
          </w:tcPr>
          <w:p w:rsidR="00435CEB" w:rsidRPr="00435CEB" w:rsidRDefault="00BC670B" w:rsidP="00435CEB">
            <w:pPr>
              <w:rPr>
                <w:rFonts w:cs="Times New Roman"/>
                <w:szCs w:val="16"/>
                <w:lang w:val="en-US"/>
              </w:rPr>
            </w:pPr>
            <w:r w:rsidRPr="00435CEB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35CEB">
              <w:rPr>
                <w:rFonts w:cs="Times New Roman"/>
                <w:szCs w:val="16"/>
                <w:lang w:val="da-DK"/>
              </w:rPr>
              <w:t xml:space="preserve"> nøgle</w:t>
            </w:r>
          </w:p>
        </w:tc>
        <w:tc>
          <w:tcPr>
            <w:tcW w:w="1559" w:type="dxa"/>
          </w:tcPr>
          <w:p w:rsidR="00435CEB" w:rsidRPr="00435CEB" w:rsidRDefault="00BC670B" w:rsidP="00435CEB">
            <w:pPr>
              <w:rPr>
                <w:rFonts w:cs="Times New Roman"/>
                <w:szCs w:val="16"/>
                <w:lang w:val="en-US"/>
              </w:rPr>
            </w:pPr>
            <w:r w:rsidRPr="00435CEB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435CEB">
              <w:rPr>
                <w:rFonts w:cs="Times New Roman"/>
                <w:szCs w:val="16"/>
                <w:lang w:val="da-DK"/>
              </w:rPr>
              <w:t xml:space="preserve">  sikkerhedskode:</w:t>
            </w:r>
          </w:p>
        </w:tc>
        <w:tc>
          <w:tcPr>
            <w:tcW w:w="993" w:type="dxa"/>
            <w:tcBorders>
              <w:bottom w:val="dotted" w:sz="4" w:space="0" w:color="7F7F7F" w:themeColor="text1" w:themeTint="80"/>
            </w:tcBorders>
          </w:tcPr>
          <w:p w:rsidR="00435CEB" w:rsidRPr="00962D4F" w:rsidRDefault="00BC670B" w:rsidP="00435CEB">
            <w:pPr>
              <w:rPr>
                <w:rFonts w:ascii="Times New Roman" w:hAnsi="Times New Roman" w:cs="Times New Roman"/>
                <w:szCs w:val="16"/>
                <w:lang w:val="en-US"/>
              </w:rPr>
            </w:pPr>
          </w:p>
        </w:tc>
        <w:tc>
          <w:tcPr>
            <w:tcW w:w="3873" w:type="dxa"/>
            <w:tcBorders>
              <w:bottom w:val="dotted" w:sz="4" w:space="0" w:color="7F7F7F" w:themeColor="text1" w:themeTint="80"/>
            </w:tcBorders>
          </w:tcPr>
          <w:p w:rsidR="00435CEB" w:rsidRPr="00962D4F" w:rsidRDefault="00BC670B" w:rsidP="00435CEB">
            <w:pPr>
              <w:rPr>
                <w:rFonts w:ascii="Times New Roman" w:hAnsi="Times New Roman" w:cs="Times New Roman"/>
                <w:szCs w:val="16"/>
                <w:lang w:val="en-US"/>
              </w:rPr>
            </w:pPr>
          </w:p>
        </w:tc>
      </w:tr>
    </w:tbl>
    <w:p w:rsidR="00E06DC3" w:rsidRPr="006B0929" w:rsidRDefault="00BC670B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284"/>
        <w:gridCol w:w="1134"/>
        <w:gridCol w:w="425"/>
        <w:gridCol w:w="425"/>
        <w:gridCol w:w="6567"/>
      </w:tblGrid>
      <w:tr w:rsidR="00711914" w:rsidTr="00A47855">
        <w:tc>
          <w:tcPr>
            <w:tcW w:w="10536" w:type="dxa"/>
            <w:gridSpan w:val="7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DB5979" w:rsidRPr="00962D4F" w:rsidRDefault="00BC670B" w:rsidP="00F36F07">
            <w:pPr>
              <w:pStyle w:val="Heading2"/>
              <w:outlineLvl w:val="1"/>
            </w:pPr>
            <w:r w:rsidRPr="00962D4F">
              <w:rPr>
                <w:lang w:val="da-DK"/>
              </w:rPr>
              <w:t>INFORMATIONER OM HUNDEN</w:t>
            </w:r>
          </w:p>
        </w:tc>
      </w:tr>
      <w:tr w:rsidR="00711914" w:rsidTr="00E44D14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DB5979" w:rsidRPr="00962D4F" w:rsidRDefault="00BC670B" w:rsidP="003C4FCF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6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98" w:type="dxa"/>
            </w:tcMar>
            <w:vAlign w:val="bottom"/>
          </w:tcPr>
          <w:p w:rsidR="00DB5979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962D4F" w:rsidRDefault="00BC670B" w:rsidP="003C4FCF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Alder:</w:t>
            </w:r>
          </w:p>
        </w:tc>
        <w:tc>
          <w:tcPr>
            <w:tcW w:w="9685" w:type="dxa"/>
            <w:gridSpan w:val="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DB5979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962D4F" w:rsidRDefault="00BC670B" w:rsidP="003C4FCF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Køn:</w:t>
            </w:r>
          </w:p>
        </w:tc>
        <w:tc>
          <w:tcPr>
            <w:tcW w:w="9685" w:type="dxa"/>
            <w:gridSpan w:val="6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DB5979" w:rsidRPr="00962D4F" w:rsidRDefault="00BC670B" w:rsidP="003C4FCF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Hunkøn / hankøn</w:t>
            </w:r>
          </w:p>
        </w:tc>
      </w:tr>
      <w:tr w:rsidR="00711914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962D4F" w:rsidRDefault="00BC670B" w:rsidP="003C4FCF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Race:</w:t>
            </w:r>
          </w:p>
        </w:tc>
        <w:tc>
          <w:tcPr>
            <w:tcW w:w="9685" w:type="dxa"/>
            <w:gridSpan w:val="6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DB5979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A47855">
        <w:tc>
          <w:tcPr>
            <w:tcW w:w="10536" w:type="dxa"/>
            <w:gridSpan w:val="7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962D4F" w:rsidRDefault="00BC670B" w:rsidP="00F9317D">
            <w:pPr>
              <w:rPr>
                <w:sz w:val="10"/>
                <w:szCs w:val="10"/>
              </w:rPr>
            </w:pPr>
          </w:p>
          <w:p w:rsidR="00465659" w:rsidRPr="00962D4F" w:rsidRDefault="00BC670B" w:rsidP="00F36F07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rPr>
                <w:lang w:val="da-DK"/>
              </w:rPr>
              <w:t>SUNDHEDSOPLYSNINGER &amp; NØDSTILFÆLDE</w:t>
            </w:r>
          </w:p>
        </w:tc>
      </w:tr>
      <w:tr w:rsidR="00711914" w:rsidTr="000B28A0">
        <w:tc>
          <w:tcPr>
            <w:tcW w:w="1985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465659" w:rsidRPr="00962D4F" w:rsidRDefault="00BC670B" w:rsidP="003C4FCF">
            <w:pPr>
              <w:rPr>
                <w:szCs w:val="16"/>
              </w:rPr>
            </w:pPr>
            <w:r w:rsidRPr="00962D4F">
              <w:rPr>
                <w:lang w:val="da-DK"/>
              </w:rPr>
              <w:t>Kastreret eller steriliseret:</w:t>
            </w:r>
          </w:p>
        </w:tc>
        <w:tc>
          <w:tcPr>
            <w:tcW w:w="8551" w:type="dxa"/>
            <w:gridSpan w:val="4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465659" w:rsidRPr="00962D4F" w:rsidRDefault="00BC670B" w:rsidP="003C4FCF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</w:tr>
      <w:tr w:rsidR="00711914" w:rsidTr="000B28A0">
        <w:tc>
          <w:tcPr>
            <w:tcW w:w="1985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5453F2" w:rsidRPr="00962D4F" w:rsidRDefault="00BC670B" w:rsidP="003C4FCF">
            <w:pPr>
              <w:rPr>
                <w:lang w:val="en-US"/>
              </w:rPr>
            </w:pPr>
            <w:r w:rsidRPr="00962D4F">
              <w:rPr>
                <w:lang w:val="da-DK"/>
              </w:rPr>
              <w:t>Vaccineret mod:</w:t>
            </w:r>
          </w:p>
        </w:tc>
        <w:tc>
          <w:tcPr>
            <w:tcW w:w="8551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5453F2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0B28A0">
        <w:tc>
          <w:tcPr>
            <w:tcW w:w="1985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BC670B" w:rsidP="003C4FCF">
            <w:pPr>
              <w:rPr>
                <w:lang w:val="en-US"/>
              </w:rPr>
            </w:pPr>
            <w:r w:rsidRPr="00962D4F">
              <w:rPr>
                <w:lang w:val="da-DK"/>
              </w:rPr>
              <w:t>Forebyggende loppe/tæge-behandling:</w:t>
            </w:r>
          </w:p>
        </w:tc>
        <w:tc>
          <w:tcPr>
            <w:tcW w:w="1559" w:type="dxa"/>
            <w:gridSpan w:val="2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962D4F" w:rsidRDefault="00BC670B" w:rsidP="003C4FCF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 xml:space="preserve">J </w:t>
            </w:r>
            <w:r w:rsidRPr="00962D4F">
              <w:rPr>
                <w:szCs w:val="16"/>
                <w:lang w:val="da-DK"/>
              </w:rPr>
              <w:t>/ N – gyldig indtil:</w:t>
            </w:r>
          </w:p>
        </w:tc>
        <w:tc>
          <w:tcPr>
            <w:tcW w:w="6992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0B28A0">
        <w:tc>
          <w:tcPr>
            <w:tcW w:w="1985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BC670B" w:rsidP="003C4FCF">
            <w:pPr>
              <w:rPr>
                <w:szCs w:val="16"/>
              </w:rPr>
            </w:pPr>
            <w:r w:rsidRPr="00962D4F">
              <w:rPr>
                <w:lang w:val="da-DK"/>
              </w:rPr>
              <w:t>Sundhedsoplysninger:</w:t>
            </w:r>
          </w:p>
        </w:tc>
        <w:tc>
          <w:tcPr>
            <w:tcW w:w="8551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0B28A0">
        <w:tc>
          <w:tcPr>
            <w:tcW w:w="1985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5453F2" w:rsidRPr="00962D4F" w:rsidRDefault="00BC670B" w:rsidP="003C4FCF">
            <w:pPr>
              <w:rPr>
                <w:lang w:val="en-US"/>
              </w:rPr>
            </w:pPr>
            <w:r w:rsidRPr="00962D4F">
              <w:rPr>
                <w:lang w:val="da-DK"/>
              </w:rPr>
              <w:t>Medicinske behov:</w:t>
            </w:r>
          </w:p>
        </w:tc>
        <w:tc>
          <w:tcPr>
            <w:tcW w:w="8551" w:type="dxa"/>
            <w:gridSpan w:val="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453F2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0B28A0">
        <w:tc>
          <w:tcPr>
            <w:tcW w:w="1985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BC670B" w:rsidP="003C4FCF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Sundhedsforsikring:</w:t>
            </w:r>
          </w:p>
        </w:tc>
        <w:tc>
          <w:tcPr>
            <w:tcW w:w="1984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962D4F" w:rsidRDefault="00BC670B" w:rsidP="003C4FCF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J / N – forsikringsselskab:</w:t>
            </w:r>
          </w:p>
        </w:tc>
        <w:tc>
          <w:tcPr>
            <w:tcW w:w="6567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0B28A0">
        <w:tc>
          <w:tcPr>
            <w:tcW w:w="1985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BC670B" w:rsidP="003C4FCF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Foretrukne dyrlæge:</w:t>
            </w:r>
          </w:p>
        </w:tc>
        <w:tc>
          <w:tcPr>
            <w:tcW w:w="8551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0B28A0">
        <w:tc>
          <w:tcPr>
            <w:tcW w:w="1985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0B04A6" w:rsidRPr="00962D4F" w:rsidRDefault="00BC670B" w:rsidP="003C4FCF">
            <w:pPr>
              <w:rPr>
                <w:lang w:val="en-US"/>
              </w:rPr>
            </w:pPr>
            <w:r>
              <w:rPr>
                <w:lang w:val="da-DK"/>
              </w:rPr>
              <w:t>Akutdyrlæge:</w:t>
            </w:r>
          </w:p>
        </w:tc>
        <w:tc>
          <w:tcPr>
            <w:tcW w:w="8551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0B04A6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E44D14">
        <w:tc>
          <w:tcPr>
            <w:tcW w:w="10536" w:type="dxa"/>
            <w:gridSpan w:val="7"/>
            <w:tcBorders>
              <w:top w:val="nil"/>
              <w:bottom w:val="nil"/>
            </w:tcBorders>
            <w:vAlign w:val="bottom"/>
          </w:tcPr>
          <w:p w:rsidR="00F36F07" w:rsidRPr="00962D4F" w:rsidRDefault="00BC670B" w:rsidP="00E17B80">
            <w:pPr>
              <w:rPr>
                <w:szCs w:val="16"/>
                <w:lang w:val="en-GB"/>
              </w:rPr>
            </w:pPr>
            <w:r w:rsidRPr="00962D4F">
              <w:rPr>
                <w:lang w:val="da-DK"/>
              </w:rPr>
              <w:t>Akutkontakter (rejser ikke sammen med hundeejeren):</w:t>
            </w:r>
          </w:p>
        </w:tc>
      </w:tr>
      <w:tr w:rsidR="00711914" w:rsidTr="00E44D14">
        <w:tc>
          <w:tcPr>
            <w:tcW w:w="10536" w:type="dxa"/>
            <w:gridSpan w:val="7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F36F07" w:rsidRPr="00962D4F" w:rsidRDefault="00BC670B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 xml:space="preserve">1) </w:t>
            </w:r>
          </w:p>
        </w:tc>
      </w:tr>
      <w:tr w:rsidR="00711914" w:rsidTr="00E44D14">
        <w:tc>
          <w:tcPr>
            <w:tcW w:w="10536" w:type="dxa"/>
            <w:gridSpan w:val="7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0B04A6" w:rsidRDefault="00BC670B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2)</w:t>
            </w:r>
          </w:p>
        </w:tc>
      </w:tr>
      <w:tr w:rsidR="00711914" w:rsidTr="00E44D14">
        <w:tc>
          <w:tcPr>
            <w:tcW w:w="1701" w:type="dxa"/>
            <w:gridSpan w:val="2"/>
            <w:tcBorders>
              <w:top w:val="dotted" w:sz="4" w:space="0" w:color="767171" w:themeColor="background2" w:themeShade="80"/>
              <w:bottom w:val="nil"/>
              <w:right w:val="nil"/>
            </w:tcBorders>
            <w:vAlign w:val="bottom"/>
          </w:tcPr>
          <w:p w:rsidR="00465659" w:rsidRPr="00962D4F" w:rsidRDefault="00BC670B" w:rsidP="003C4FCF">
            <w:pPr>
              <w:rPr>
                <w:lang w:val="en-GB"/>
              </w:rPr>
            </w:pPr>
          </w:p>
        </w:tc>
        <w:tc>
          <w:tcPr>
            <w:tcW w:w="8835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65659" w:rsidRPr="00962D4F" w:rsidRDefault="00BC670B" w:rsidP="003C4FCF">
            <w:pPr>
              <w:rPr>
                <w:lang w:val="en-GB"/>
              </w:rPr>
            </w:pPr>
          </w:p>
        </w:tc>
      </w:tr>
      <w:tr w:rsidR="00711914" w:rsidTr="005453F2">
        <w:tc>
          <w:tcPr>
            <w:tcW w:w="10536" w:type="dxa"/>
            <w:gridSpan w:val="7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962D4F" w:rsidRDefault="00BC670B" w:rsidP="00F9317D">
            <w:pPr>
              <w:rPr>
                <w:sz w:val="10"/>
                <w:szCs w:val="10"/>
                <w:lang w:val="en-US"/>
              </w:rPr>
            </w:pPr>
          </w:p>
          <w:p w:rsidR="003E388C" w:rsidRPr="00962D4F" w:rsidRDefault="00BC670B" w:rsidP="003C4FCF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rPr>
                <w:lang w:val="da-DK"/>
              </w:rPr>
              <w:t>FODEROPLYSNINGER</w:t>
            </w:r>
          </w:p>
        </w:tc>
      </w:tr>
      <w:tr w:rsidR="00711914" w:rsidTr="00F931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F9317D" w:rsidRPr="00962D4F" w:rsidRDefault="00BC670B" w:rsidP="005453F2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Fodertider:</w:t>
            </w:r>
          </w:p>
        </w:tc>
        <w:tc>
          <w:tcPr>
            <w:tcW w:w="8835" w:type="dxa"/>
            <w:gridSpan w:val="5"/>
            <w:tcBorders>
              <w:top w:val="single" w:sz="18" w:space="0" w:color="5AABDF"/>
              <w:left w:val="nil"/>
              <w:bottom w:val="dotted" w:sz="4" w:space="0" w:color="767171" w:themeColor="background2" w:themeShade="80"/>
              <w:right w:val="nil"/>
            </w:tcBorders>
          </w:tcPr>
          <w:p w:rsidR="00F9317D" w:rsidRPr="00962D4F" w:rsidRDefault="00BC670B" w:rsidP="005453F2">
            <w:pPr>
              <w:rPr>
                <w:szCs w:val="16"/>
                <w:lang w:val="en-US"/>
              </w:rPr>
            </w:pPr>
          </w:p>
        </w:tc>
      </w:tr>
      <w:tr w:rsidR="00711914" w:rsidTr="00864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Foder: </w:t>
            </w:r>
          </w:p>
        </w:tc>
        <w:tc>
          <w:tcPr>
            <w:tcW w:w="883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0B2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1D6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Fødevareallergier:</w:t>
            </w:r>
          </w:p>
        </w:tc>
        <w:tc>
          <w:tcPr>
            <w:tcW w:w="1418" w:type="dxa"/>
            <w:gridSpan w:val="2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8D51D6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 – i så fald:</w:t>
            </w:r>
          </w:p>
        </w:tc>
        <w:tc>
          <w:tcPr>
            <w:tcW w:w="7417" w:type="dxa"/>
            <w:gridSpan w:val="3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</w:tcPr>
          <w:p w:rsidR="008D51D6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514E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398" w:rsidRPr="00962D4F" w:rsidRDefault="00BC670B" w:rsidP="00030CB0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Tyggeben og godbidder:</w:t>
            </w:r>
          </w:p>
        </w:tc>
        <w:tc>
          <w:tcPr>
            <w:tcW w:w="8835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</w:tbl>
    <w:p w:rsidR="00CF7DB4" w:rsidRPr="00962D4F" w:rsidRDefault="00BC670B" w:rsidP="00CF7DB4">
      <w:pPr>
        <w:rPr>
          <w:lang w:val="en-GB"/>
        </w:rPr>
      </w:pPr>
      <w:r w:rsidRPr="00962D4F">
        <w:rPr>
          <w:lang w:val="en-GB"/>
        </w:rPr>
        <w:br w:type="page"/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93"/>
        <w:gridCol w:w="425"/>
        <w:gridCol w:w="874"/>
        <w:gridCol w:w="543"/>
        <w:gridCol w:w="142"/>
        <w:gridCol w:w="142"/>
        <w:gridCol w:w="425"/>
        <w:gridCol w:w="142"/>
        <w:gridCol w:w="283"/>
        <w:gridCol w:w="284"/>
        <w:gridCol w:w="283"/>
        <w:gridCol w:w="260"/>
        <w:gridCol w:w="24"/>
        <w:gridCol w:w="567"/>
        <w:gridCol w:w="142"/>
        <w:gridCol w:w="425"/>
        <w:gridCol w:w="709"/>
        <w:gridCol w:w="1701"/>
        <w:gridCol w:w="1038"/>
      </w:tblGrid>
      <w:tr w:rsidR="00711914" w:rsidTr="006C775A">
        <w:tc>
          <w:tcPr>
            <w:tcW w:w="10536" w:type="dxa"/>
            <w:gridSpan w:val="20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E44D14" w:rsidRPr="00962D4F" w:rsidRDefault="00BC670B" w:rsidP="006C775A">
            <w:pPr>
              <w:pStyle w:val="Heading2"/>
              <w:outlineLvl w:val="1"/>
            </w:pPr>
            <w:r w:rsidRPr="00962D4F">
              <w:rPr>
                <w:lang w:val="da-DK"/>
              </w:rPr>
              <w:lastRenderedPageBreak/>
              <w:t>ADFÆRD OG RUTINER</w:t>
            </w:r>
          </w:p>
        </w:tc>
      </w:tr>
      <w:tr w:rsidR="00711914" w:rsidTr="009A1644">
        <w:tc>
          <w:tcPr>
            <w:tcW w:w="2552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E44D14" w:rsidRPr="00962D4F" w:rsidRDefault="00BC670B" w:rsidP="006C775A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General adfærd indenfor:</w:t>
            </w:r>
          </w:p>
        </w:tc>
        <w:tc>
          <w:tcPr>
            <w:tcW w:w="7984" w:type="dxa"/>
            <w:gridSpan w:val="17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E44D14" w:rsidRPr="00962D4F" w:rsidRDefault="00BC670B" w:rsidP="006C775A">
            <w:pPr>
              <w:rPr>
                <w:szCs w:val="16"/>
              </w:rPr>
            </w:pPr>
          </w:p>
        </w:tc>
      </w:tr>
      <w:tr w:rsidR="00711914" w:rsidTr="00003B41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CA1398" w:rsidRPr="00962D4F" w:rsidRDefault="00BC670B" w:rsidP="00E44D14">
            <w:pPr>
              <w:rPr>
                <w:szCs w:val="16"/>
                <w:lang w:val="en-GB"/>
              </w:rPr>
            </w:pPr>
          </w:p>
        </w:tc>
        <w:tc>
          <w:tcPr>
            <w:tcW w:w="7984" w:type="dxa"/>
            <w:gridSpan w:val="17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BC670B" w:rsidP="00E44D1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Renlig:</w:t>
            </w:r>
          </w:p>
        </w:tc>
        <w:tc>
          <w:tcPr>
            <w:tcW w:w="3402" w:type="dxa"/>
            <w:gridSpan w:val="11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 – har brug for besørge hver</w:t>
            </w:r>
          </w:p>
        </w:tc>
        <w:tc>
          <w:tcPr>
            <w:tcW w:w="709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E44D14" w:rsidRPr="00962D4F" w:rsidRDefault="00BC670B" w:rsidP="006C775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E44D14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  time</w:t>
            </w: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Kan være alene: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D14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J / N – maksimalt i            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E44D14" w:rsidRPr="00962D4F" w:rsidRDefault="00BC670B" w:rsidP="006C775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9"/>
            <w:tcBorders>
              <w:top w:val="nil"/>
              <w:left w:val="nil"/>
              <w:bottom w:val="nil"/>
            </w:tcBorders>
            <w:vAlign w:val="bottom"/>
          </w:tcPr>
          <w:p w:rsidR="00E44D14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 time </w:t>
            </w:r>
          </w:p>
        </w:tc>
      </w:tr>
      <w:tr w:rsidR="00711914" w:rsidTr="006348D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16011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Tygger på ting </w:t>
            </w:r>
            <w:r w:rsidRPr="00962D4F">
              <w:rPr>
                <w:szCs w:val="16"/>
                <w:lang w:val="da-DK"/>
              </w:rPr>
              <w:t>eller møbler: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  <w:tc>
          <w:tcPr>
            <w:tcW w:w="24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Bliver i hundeburet når den er alene: 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16011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</w:tr>
      <w:tr w:rsidR="00711914" w:rsidTr="000B28A0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Har et stærkt ejerforhold over for legetøj eller mad: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D14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6283" w:type="dxa"/>
            <w:gridSpan w:val="1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CA1398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Sover i følgende rum: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CA1398" w:rsidRPr="00962D4F" w:rsidRDefault="00BC670B" w:rsidP="006348D4">
            <w:pPr>
              <w:rPr>
                <w:szCs w:val="16"/>
                <w:lang w:val="en-GB"/>
              </w:rPr>
            </w:pPr>
          </w:p>
        </w:tc>
        <w:tc>
          <w:tcPr>
            <w:tcW w:w="311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398" w:rsidRPr="00962D4F" w:rsidRDefault="00BC670B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 xml:space="preserve"> Må ikke komme på disse steder: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dotted" w:sz="4" w:space="0" w:color="7F7F7F" w:themeColor="text1" w:themeTint="80"/>
            </w:tcBorders>
            <w:vAlign w:val="bottom"/>
          </w:tcPr>
          <w:p w:rsidR="00CA1398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Må gerne være på sofaen:</w:t>
            </w:r>
          </w:p>
        </w:tc>
        <w:tc>
          <w:tcPr>
            <w:tcW w:w="212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  <w:tc>
          <w:tcPr>
            <w:tcW w:w="311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 xml:space="preserve"> Må gerne være i sengen:</w:t>
            </w:r>
          </w:p>
        </w:tc>
        <w:tc>
          <w:tcPr>
            <w:tcW w:w="2739" w:type="dxa"/>
            <w:gridSpan w:val="2"/>
            <w:tcBorders>
              <w:top w:val="dotted" w:sz="4" w:space="0" w:color="7F7F7F" w:themeColor="text1" w:themeTint="80"/>
              <w:left w:val="nil"/>
              <w:bottom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</w:tr>
      <w:tr w:rsidR="00711914" w:rsidTr="000B28A0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Gør indenfor: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slet ikke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lidt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moderat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meget – som reaktion på: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2739" w:type="dxa"/>
            <w:gridSpan w:val="2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Gåture:</w:t>
            </w:r>
          </w:p>
        </w:tc>
        <w:tc>
          <w:tcPr>
            <w:tcW w:w="874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13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rFonts w:cs="Arial"/>
                <w:szCs w:val="16"/>
                <w:lang w:val="da-DK"/>
              </w:rPr>
              <w:t xml:space="preserve"> gange om dagen 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rFonts w:cs="Arial"/>
                <w:szCs w:val="16"/>
                <w:lang w:val="en-US"/>
              </w:rPr>
              <w:t xml:space="preserve">  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 xml:space="preserve"> minutter – timing: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Trækker i snoren:</w:t>
            </w:r>
          </w:p>
        </w:tc>
        <w:tc>
          <w:tcPr>
            <w:tcW w:w="22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Må godt få snoren af på sikre områder: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</w:tr>
      <w:tr w:rsidR="00711914" w:rsidTr="000B28A0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Udstyr til hundeluftning: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halsbånd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sele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lang snor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kort snor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hundefløjte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andet: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Kan godt lide at køre i bil: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  <w:tc>
          <w:tcPr>
            <w:tcW w:w="538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Sidder under bilkørsel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szCs w:val="16"/>
                <w:lang w:val="da-DK"/>
              </w:rPr>
              <w:t xml:space="preserve"> i bagagerummet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szCs w:val="16"/>
                <w:lang w:val="da-DK"/>
              </w:rPr>
              <w:t xml:space="preserve"> med sele på et sæde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szCs w:val="16"/>
                <w:lang w:val="da-DK"/>
              </w:rPr>
              <w:t xml:space="preserve"> andet: </w:t>
            </w:r>
          </w:p>
        </w:tc>
        <w:tc>
          <w:tcPr>
            <w:tcW w:w="1038" w:type="dxa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4D2365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Legevaner:</w:t>
            </w:r>
          </w:p>
        </w:tc>
        <w:tc>
          <w:tcPr>
            <w:tcW w:w="7984" w:type="dxa"/>
            <w:gridSpan w:val="17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4D2365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</w:p>
        </w:tc>
        <w:tc>
          <w:tcPr>
            <w:tcW w:w="7984" w:type="dxa"/>
            <w:gridSpan w:val="17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Skal børstes: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J / N – hyppighed: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Instruktioner: </w:t>
            </w:r>
          </w:p>
        </w:tc>
        <w:tc>
          <w:tcPr>
            <w:tcW w:w="4866" w:type="dxa"/>
            <w:gridSpan w:val="8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Skal bades: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 – hyppighed:</w:t>
            </w:r>
          </w:p>
        </w:tc>
        <w:tc>
          <w:tcPr>
            <w:tcW w:w="709" w:type="dxa"/>
            <w:gridSpan w:val="3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Skal tørres: </w:t>
            </w:r>
          </w:p>
        </w:tc>
        <w:tc>
          <w:tcPr>
            <w:tcW w:w="4866" w:type="dxa"/>
            <w:gridSpan w:val="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</w:p>
        </w:tc>
        <w:tc>
          <w:tcPr>
            <w:tcW w:w="7984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</w:rPr>
            </w:pPr>
            <w:r w:rsidRPr="00962D4F">
              <w:rPr>
                <w:lang w:val="da-DK"/>
              </w:rPr>
              <w:t>Opførsel over for ukendte voksne:</w:t>
            </w:r>
          </w:p>
        </w:tc>
        <w:tc>
          <w:tcPr>
            <w:tcW w:w="7984" w:type="dxa"/>
            <w:gridSpan w:val="17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lang w:val="da-DK"/>
              </w:rPr>
              <w:t>Opførsel over for børn:</w:t>
            </w:r>
          </w:p>
        </w:tc>
        <w:tc>
          <w:tcPr>
            <w:tcW w:w="7984" w:type="dxa"/>
            <w:gridSpan w:val="17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Opførsel over for ukendte hunde:</w:t>
            </w:r>
          </w:p>
        </w:tc>
        <w:tc>
          <w:tcPr>
            <w:tcW w:w="7984" w:type="dxa"/>
            <w:gridSpan w:val="1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006E83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Opførsel over for andre dyr (katte, egern, heste osv.):</w:t>
            </w:r>
          </w:p>
        </w:tc>
        <w:tc>
          <w:tcPr>
            <w:tcW w:w="7984" w:type="dxa"/>
            <w:gridSpan w:val="1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Er bange for:</w:t>
            </w:r>
          </w:p>
        </w:tc>
        <w:tc>
          <w:tcPr>
            <w:tcW w:w="7984" w:type="dxa"/>
            <w:gridSpan w:val="1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Tips til håndtering:</w:t>
            </w:r>
          </w:p>
        </w:tc>
        <w:tc>
          <w:tcPr>
            <w:tcW w:w="7984" w:type="dxa"/>
            <w:gridSpan w:val="1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  <w:tc>
          <w:tcPr>
            <w:tcW w:w="7984" w:type="dxa"/>
            <w:gridSpan w:val="17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</w:tr>
      <w:tr w:rsidR="00711914" w:rsidTr="006C775A">
        <w:tc>
          <w:tcPr>
            <w:tcW w:w="10536" w:type="dxa"/>
            <w:gridSpan w:val="20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348D4" w:rsidRPr="00962D4F" w:rsidRDefault="00BC670B" w:rsidP="006348D4">
            <w:pPr>
              <w:pStyle w:val="Heading2"/>
              <w:outlineLvl w:val="1"/>
            </w:pPr>
            <w:r w:rsidRPr="00962D4F">
              <w:rPr>
                <w:lang w:val="da-DK"/>
              </w:rPr>
              <w:t>KOMMANDOER</w:t>
            </w:r>
          </w:p>
        </w:tc>
      </w:tr>
      <w:tr w:rsidR="00711914" w:rsidTr="006C775A">
        <w:tc>
          <w:tcPr>
            <w:tcW w:w="10536" w:type="dxa"/>
            <w:gridSpan w:val="20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lang w:val="da-DK"/>
              </w:rPr>
              <w:t>Hunden</w:t>
            </w:r>
            <w:r w:rsidRPr="00962D4F">
              <w:rPr>
                <w:lang w:val="da-DK"/>
              </w:rPr>
              <w:t xml:space="preserve"> kender følgende verbale kommandoer:</w:t>
            </w:r>
          </w:p>
        </w:tc>
      </w:tr>
      <w:tr w:rsidR="00711914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Kom her:</w:t>
            </w:r>
          </w:p>
        </w:tc>
        <w:tc>
          <w:tcPr>
            <w:tcW w:w="3969" w:type="dxa"/>
            <w:gridSpan w:val="9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  <w:r w:rsidRPr="00962D4F">
              <w:rPr>
                <w:lang w:val="da-DK"/>
              </w:rPr>
              <w:t xml:space="preserve"> Slip:</w:t>
            </w:r>
          </w:p>
        </w:tc>
        <w:tc>
          <w:tcPr>
            <w:tcW w:w="4015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</w:tr>
      <w:tr w:rsidR="00711914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Sit:</w:t>
            </w:r>
          </w:p>
        </w:tc>
        <w:tc>
          <w:tcPr>
            <w:tcW w:w="3969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  <w:r w:rsidRPr="00962D4F">
              <w:rPr>
                <w:lang w:val="da-DK"/>
              </w:rPr>
              <w:t xml:space="preserve"> Stop: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</w:tr>
      <w:tr w:rsidR="00711914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Ned:</w:t>
            </w:r>
          </w:p>
        </w:tc>
        <w:tc>
          <w:tcPr>
            <w:tcW w:w="3969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  <w:r w:rsidRPr="00962D4F">
              <w:rPr>
                <w:lang w:val="da-DK"/>
              </w:rPr>
              <w:t xml:space="preserve"> Gå ved fod: 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</w:tr>
      <w:tr w:rsidR="00711914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US"/>
              </w:rPr>
            </w:pPr>
            <w:r w:rsidRPr="00962D4F">
              <w:rPr>
                <w:lang w:val="da-DK"/>
              </w:rPr>
              <w:t>Stå/bliv:</w:t>
            </w:r>
          </w:p>
        </w:tc>
        <w:tc>
          <w:tcPr>
            <w:tcW w:w="3969" w:type="dxa"/>
            <w:gridSpan w:val="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  <w:r w:rsidRPr="00962D4F">
              <w:rPr>
                <w:lang w:val="da-DK"/>
              </w:rPr>
              <w:t xml:space="preserve"> Andre: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</w:tr>
      <w:tr w:rsidR="00711914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  <w:tc>
          <w:tcPr>
            <w:tcW w:w="3969" w:type="dxa"/>
            <w:gridSpan w:val="9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  <w:tc>
          <w:tcPr>
            <w:tcW w:w="4015" w:type="dxa"/>
            <w:gridSpan w:val="5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6348D4" w:rsidRPr="00962D4F" w:rsidRDefault="00BC670B" w:rsidP="006348D4">
            <w:pPr>
              <w:rPr>
                <w:lang w:val="en-GB"/>
              </w:rPr>
            </w:pPr>
          </w:p>
        </w:tc>
      </w:tr>
      <w:tr w:rsidR="00711914" w:rsidTr="00A47855">
        <w:tc>
          <w:tcPr>
            <w:tcW w:w="10536" w:type="dxa"/>
            <w:gridSpan w:val="20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348D4" w:rsidRPr="00962D4F" w:rsidRDefault="00BC670B" w:rsidP="006348D4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rPr>
                <w:lang w:val="da-DK"/>
              </w:rPr>
              <w:t>BEMÆRKNINGER</w:t>
            </w:r>
          </w:p>
        </w:tc>
      </w:tr>
      <w:tr w:rsidR="00711914" w:rsidTr="00A478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0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0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435CEB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0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B0929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6B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0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</w:tcPr>
          <w:p w:rsidR="006B0929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6B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top w:w="113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1843"/>
              <w:gridCol w:w="1559"/>
              <w:gridCol w:w="2210"/>
              <w:gridCol w:w="1192"/>
              <w:gridCol w:w="3023"/>
            </w:tblGrid>
            <w:tr w:rsidR="00711914" w:rsidTr="00125136">
              <w:tc>
                <w:tcPr>
                  <w:tcW w:w="10536" w:type="dxa"/>
                  <w:gridSpan w:val="6"/>
                  <w:tcBorders>
                    <w:top w:val="nil"/>
                    <w:bottom w:val="single" w:sz="18" w:space="0" w:color="5AABDF"/>
                  </w:tcBorders>
                  <w:shd w:val="clear" w:color="auto" w:fill="FFFFFF" w:themeFill="background1"/>
                  <w:tcMar>
                    <w:top w:w="0" w:type="dxa"/>
                    <w:bottom w:w="113" w:type="dxa"/>
                  </w:tcMar>
                  <w:vAlign w:val="bottom"/>
                </w:tcPr>
                <w:p w:rsidR="006B0929" w:rsidRPr="004F5352" w:rsidRDefault="00BC670B" w:rsidP="006B0929">
                  <w:pPr>
                    <w:pStyle w:val="Heading2"/>
                    <w:outlineLvl w:val="1"/>
                  </w:pPr>
                  <w:r>
                    <w:rPr>
                      <w:lang w:val="da-DK"/>
                    </w:rPr>
                    <w:lastRenderedPageBreak/>
                    <w:t>ANDRE OPGAVER</w:t>
                  </w:r>
                </w:p>
              </w:tc>
            </w:tr>
            <w:tr w:rsidR="00711914" w:rsidTr="00125136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6B0929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szCs w:val="16"/>
                      <w:lang w:val="da-DK"/>
                    </w:rPr>
                    <w:t>Tømme postkasse: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6B0929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szCs w:val="16"/>
                      <w:lang w:val="da-DK"/>
                    </w:rPr>
                    <w:t>J / N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6B0929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6B0929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nil"/>
                  </w:tcBorders>
                  <w:tcMar>
                    <w:top w:w="198" w:type="dxa"/>
                  </w:tcMar>
                </w:tcPr>
                <w:p w:rsidR="006B0929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711914" w:rsidTr="00125136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6B0929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da-DK"/>
                    </w:rPr>
                    <w:t>Gå ud med skrald: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0929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da-DK"/>
                    </w:rPr>
                    <w:t>J / N – hvornår: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dotted" w:sz="4" w:space="0" w:color="A6A6A6" w:themeColor="background1" w:themeShade="A6"/>
                    <w:right w:val="nil"/>
                  </w:tcBorders>
                </w:tcPr>
                <w:p w:rsidR="006B0929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0929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da-DK"/>
                    </w:rPr>
                    <w:t xml:space="preserve">      Placering:</w:t>
                  </w: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dotted" w:sz="4" w:space="0" w:color="A6A6A6" w:themeColor="background1" w:themeShade="A6"/>
                  </w:tcBorders>
                </w:tcPr>
                <w:p w:rsidR="006B0929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711914" w:rsidTr="00EC41DF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da-DK"/>
                    </w:rPr>
                    <w:t xml:space="preserve">Vand </w:t>
                  </w:r>
                  <w:r w:rsidRPr="00BC5DD2">
                    <w:rPr>
                      <w:rFonts w:cstheme="minorHAnsi"/>
                      <w:szCs w:val="16"/>
                      <w:lang w:val="da-DK"/>
                    </w:rPr>
                    <w:t>potteplanter: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da-DK"/>
                    </w:rPr>
                    <w:t>J / N – instruktioner:</w:t>
                  </w:r>
                </w:p>
              </w:tc>
              <w:tc>
                <w:tcPr>
                  <w:tcW w:w="6425" w:type="dxa"/>
                  <w:gridSpan w:val="3"/>
                  <w:tcBorders>
                    <w:top w:val="dotted" w:sz="4" w:space="0" w:color="A6A6A6" w:themeColor="background1" w:themeShade="A6"/>
                    <w:left w:val="nil"/>
                    <w:bottom w:val="dotted" w:sz="4" w:space="0" w:color="A6A6A6" w:themeColor="background1" w:themeShade="A6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711914" w:rsidTr="00153AAE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da-DK"/>
                    </w:rPr>
                    <w:t>Købe ind på hjemkomstdagen: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lang w:val="da-DK"/>
                    </w:rPr>
                    <w:t>J / N – køb følgende varer:</w:t>
                  </w:r>
                </w:p>
              </w:tc>
              <w:tc>
                <w:tcPr>
                  <w:tcW w:w="6425" w:type="dxa"/>
                  <w:gridSpan w:val="3"/>
                  <w:tcBorders>
                    <w:top w:val="dotted" w:sz="4" w:space="0" w:color="A6A6A6" w:themeColor="background1" w:themeShade="A6"/>
                    <w:left w:val="nil"/>
                    <w:bottom w:val="dotted" w:sz="4" w:space="0" w:color="A6A6A6" w:themeColor="background1" w:themeShade="A6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711914" w:rsidTr="00A01116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6"/>
                  <w:tcBorders>
                    <w:top w:val="nil"/>
                    <w:bottom w:val="dotted" w:sz="4" w:space="0" w:color="A6A6A6" w:themeColor="background1" w:themeShade="A6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711914" w:rsidTr="003422EB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709" w:type="dxa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da-DK"/>
                    </w:rPr>
                    <w:t>Andet:</w:t>
                  </w:r>
                </w:p>
              </w:tc>
              <w:tc>
                <w:tcPr>
                  <w:tcW w:w="9827" w:type="dxa"/>
                  <w:gridSpan w:val="5"/>
                  <w:tcBorders>
                    <w:top w:val="nil"/>
                    <w:left w:val="nil"/>
                    <w:bottom w:val="dotted" w:sz="4" w:space="0" w:color="A6A6A6" w:themeColor="background1" w:themeShade="A6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</w:tbl>
          <w:p w:rsidR="006B0929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6B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top w:w="113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835"/>
            </w:tblGrid>
            <w:tr w:rsidR="00711914" w:rsidTr="00125136">
              <w:tc>
                <w:tcPr>
                  <w:tcW w:w="10536" w:type="dxa"/>
                  <w:gridSpan w:val="2"/>
                  <w:tcBorders>
                    <w:top w:val="nil"/>
                    <w:bottom w:val="single" w:sz="18" w:space="0" w:color="5AABDF"/>
                  </w:tcBorders>
                  <w:shd w:val="clear" w:color="auto" w:fill="FFFFFF" w:themeFill="background1"/>
                  <w:tcMar>
                    <w:top w:w="0" w:type="dxa"/>
                    <w:bottom w:w="113" w:type="dxa"/>
                  </w:tcMar>
                  <w:vAlign w:val="bottom"/>
                </w:tcPr>
                <w:p w:rsidR="006B0929" w:rsidRPr="004F5352" w:rsidRDefault="00BC670B" w:rsidP="006B0929">
                  <w:pPr>
                    <w:pStyle w:val="Heading2"/>
                    <w:outlineLvl w:val="1"/>
                  </w:pPr>
                  <w:r>
                    <w:rPr>
                      <w:lang w:val="da-DK"/>
                    </w:rPr>
                    <w:t>INDKVARTERING AF DYRESITTEREN</w:t>
                  </w:r>
                </w:p>
              </w:tc>
            </w:tr>
            <w:tr w:rsidR="00711914" w:rsidTr="00B17522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da-DK"/>
                    </w:rPr>
                    <w:t>Her sover dyresitteren:</w:t>
                  </w:r>
                </w:p>
              </w:tc>
              <w:tc>
                <w:tcPr>
                  <w:tcW w:w="8835" w:type="dxa"/>
                  <w:tcBorders>
                    <w:top w:val="nil"/>
                    <w:left w:val="nil"/>
                    <w:bottom w:val="dotted" w:sz="4" w:space="0" w:color="7F7F7F" w:themeColor="text1" w:themeTint="80"/>
                  </w:tcBorders>
                  <w:tcMar>
                    <w:top w:w="198" w:type="dxa"/>
                  </w:tcMar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711914" w:rsidTr="00C1717D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BC670B" w:rsidP="00006E83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szCs w:val="16"/>
                      <w:lang w:val="da-DK"/>
                    </w:rPr>
                    <w:t>Wi-fi-adgang: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711914" w:rsidTr="00BF5E6C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szCs w:val="16"/>
                      <w:lang w:val="da-DK"/>
                    </w:rPr>
                    <w:t>Forbudte områder: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711914" w:rsidTr="004220C3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szCs w:val="16"/>
                      <w:lang w:val="da-DK"/>
                    </w:rPr>
                    <w:t>Andet: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711914" w:rsidTr="00320FAF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2"/>
                  <w:tcBorders>
                    <w:top w:val="nil"/>
                    <w:bottom w:val="dotted" w:sz="4" w:space="0" w:color="A6A6A6" w:themeColor="background1" w:themeShade="A6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711914" w:rsidTr="005017C9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2"/>
                  <w:tcBorders>
                    <w:top w:val="nil"/>
                    <w:bottom w:val="dotted" w:sz="4" w:space="0" w:color="7F7F7F" w:themeColor="text1" w:themeTint="80"/>
                  </w:tcBorders>
                </w:tcPr>
                <w:p w:rsidR="00CA1398" w:rsidRPr="00BC5DD2" w:rsidRDefault="00BC670B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</w:tbl>
          <w:p w:rsidR="006B0929" w:rsidRDefault="00BC670B" w:rsidP="006B0929">
            <w:pPr>
              <w:pStyle w:val="Heading2"/>
              <w:outlineLvl w:val="1"/>
            </w:pPr>
          </w:p>
        </w:tc>
      </w:tr>
      <w:tr w:rsidR="00711914" w:rsidTr="000B28A0">
        <w:trPr>
          <w:gridAfter w:val="7"/>
          <w:wAfter w:w="4606" w:type="dxa"/>
          <w:trHeight w:val="150"/>
        </w:trPr>
        <w:tc>
          <w:tcPr>
            <w:tcW w:w="2127" w:type="dxa"/>
            <w:gridSpan w:val="2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6348D4" w:rsidRPr="00962D4F" w:rsidRDefault="00BC670B" w:rsidP="006348D4">
            <w:pPr>
              <w:rPr>
                <w:szCs w:val="16"/>
              </w:rPr>
            </w:pPr>
            <w:r w:rsidRPr="00962D4F">
              <w:rPr>
                <w:lang w:val="da-DK"/>
              </w:rPr>
              <w:t>Dato:</w:t>
            </w:r>
          </w:p>
        </w:tc>
        <w:tc>
          <w:tcPr>
            <w:tcW w:w="3803" w:type="dxa"/>
            <w:gridSpan w:val="11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6348D4" w:rsidRPr="00962D4F" w:rsidRDefault="00BC670B" w:rsidP="006348D4">
            <w:pPr>
              <w:rPr>
                <w:szCs w:val="16"/>
              </w:rPr>
            </w:pPr>
          </w:p>
        </w:tc>
      </w:tr>
      <w:tr w:rsidR="00711914" w:rsidTr="000B28A0">
        <w:trPr>
          <w:gridAfter w:val="7"/>
          <w:wAfter w:w="4606" w:type="dxa"/>
          <w:trHeight w:val="150"/>
        </w:trPr>
        <w:tc>
          <w:tcPr>
            <w:tcW w:w="212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  <w:r w:rsidRPr="00962D4F">
              <w:rPr>
                <w:lang w:val="da-DK"/>
              </w:rPr>
              <w:t>Hundesitterens underskrift:</w:t>
            </w:r>
          </w:p>
        </w:tc>
        <w:tc>
          <w:tcPr>
            <w:tcW w:w="3803" w:type="dxa"/>
            <w:gridSpan w:val="11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  <w:tr w:rsidR="00711914" w:rsidTr="000B28A0">
        <w:trPr>
          <w:gridAfter w:val="7"/>
          <w:wAfter w:w="4606" w:type="dxa"/>
          <w:trHeight w:val="159"/>
        </w:trPr>
        <w:tc>
          <w:tcPr>
            <w:tcW w:w="2127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Hundeejerens underskrift:</w:t>
            </w:r>
          </w:p>
        </w:tc>
        <w:tc>
          <w:tcPr>
            <w:tcW w:w="3803" w:type="dxa"/>
            <w:gridSpan w:val="11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6348D4" w:rsidRPr="00962D4F" w:rsidRDefault="00BC670B" w:rsidP="006348D4">
            <w:pPr>
              <w:rPr>
                <w:szCs w:val="16"/>
                <w:lang w:val="en-GB"/>
              </w:rPr>
            </w:pPr>
          </w:p>
        </w:tc>
      </w:tr>
    </w:tbl>
    <w:p w:rsidR="006B0929" w:rsidRDefault="00BC670B" w:rsidP="004D5A22">
      <w:pPr>
        <w:rPr>
          <w:lang w:val="en-GB"/>
        </w:rPr>
      </w:pPr>
    </w:p>
    <w:p w:rsidR="004D5A22" w:rsidRPr="00962D4F" w:rsidRDefault="00BC670B" w:rsidP="004D5A22">
      <w:pPr>
        <w:rPr>
          <w:lang w:val="en-GB"/>
        </w:rPr>
      </w:pPr>
      <w:r w:rsidRPr="00962D4F">
        <w:rPr>
          <w:lang w:val="en-GB"/>
        </w:rPr>
        <w:br w:type="page"/>
      </w:r>
    </w:p>
    <w:p w:rsidR="009D4126" w:rsidRPr="00962D4F" w:rsidRDefault="00BC670B" w:rsidP="009D4126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962D4F">
        <w:rPr>
          <w:b/>
          <w:color w:val="262626" w:themeColor="text1" w:themeTint="D9"/>
          <w:sz w:val="24"/>
          <w:szCs w:val="24"/>
          <w:lang w:val="da-DK"/>
        </w:rPr>
        <w:lastRenderedPageBreak/>
        <w:t>TILMELDINGSFORMULAR HUNDEPASNING MED OVERNATNING - EKSTRA HUND</w:t>
      </w:r>
      <w:r w:rsidRPr="00962D4F">
        <w:rPr>
          <w:b/>
          <w:color w:val="262626" w:themeColor="text1" w:themeTint="D9"/>
          <w:sz w:val="24"/>
          <w:szCs w:val="24"/>
          <w:lang w:val="da-DK"/>
        </w:rPr>
        <w:br/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83"/>
        <w:gridCol w:w="567"/>
        <w:gridCol w:w="851"/>
        <w:gridCol w:w="142"/>
        <w:gridCol w:w="425"/>
        <w:gridCol w:w="307"/>
        <w:gridCol w:w="543"/>
        <w:gridCol w:w="142"/>
        <w:gridCol w:w="567"/>
        <w:gridCol w:w="142"/>
        <w:gridCol w:w="283"/>
        <w:gridCol w:w="284"/>
        <w:gridCol w:w="283"/>
        <w:gridCol w:w="260"/>
        <w:gridCol w:w="24"/>
        <w:gridCol w:w="567"/>
        <w:gridCol w:w="142"/>
        <w:gridCol w:w="425"/>
        <w:gridCol w:w="709"/>
        <w:gridCol w:w="1701"/>
        <w:gridCol w:w="1038"/>
      </w:tblGrid>
      <w:tr w:rsidR="00711914" w:rsidTr="00A47855">
        <w:tc>
          <w:tcPr>
            <w:tcW w:w="10536" w:type="dxa"/>
            <w:gridSpan w:val="2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D4126" w:rsidRPr="00962D4F" w:rsidRDefault="00BC670B" w:rsidP="003C4FCF">
            <w:pPr>
              <w:pStyle w:val="Heading2"/>
              <w:outlineLvl w:val="1"/>
            </w:pPr>
            <w:r w:rsidRPr="00962D4F">
              <w:rPr>
                <w:lang w:val="da-DK"/>
              </w:rPr>
              <w:t>INFORMATIONER OM HUNDEN</w:t>
            </w:r>
          </w:p>
        </w:tc>
      </w:tr>
      <w:tr w:rsidR="00711914" w:rsidTr="00A47855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D4126" w:rsidRPr="00962D4F" w:rsidRDefault="00BC670B" w:rsidP="003C4FCF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21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D4126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962D4F" w:rsidRDefault="00BC670B" w:rsidP="003C4FCF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Alder:</w:t>
            </w:r>
          </w:p>
        </w:tc>
        <w:tc>
          <w:tcPr>
            <w:tcW w:w="9685" w:type="dxa"/>
            <w:gridSpan w:val="21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962D4F" w:rsidRDefault="00BC670B" w:rsidP="003C4FCF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Køn:</w:t>
            </w:r>
          </w:p>
        </w:tc>
        <w:tc>
          <w:tcPr>
            <w:tcW w:w="9685" w:type="dxa"/>
            <w:gridSpan w:val="21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Pr="00962D4F" w:rsidRDefault="00BC670B" w:rsidP="003C4FCF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Hunkøn / hankøn</w:t>
            </w:r>
          </w:p>
        </w:tc>
      </w:tr>
      <w:tr w:rsidR="00711914" w:rsidTr="009A164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962D4F" w:rsidRDefault="00BC670B" w:rsidP="003C4FCF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Race:</w:t>
            </w:r>
          </w:p>
        </w:tc>
        <w:tc>
          <w:tcPr>
            <w:tcW w:w="9685" w:type="dxa"/>
            <w:gridSpan w:val="21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962D4F" w:rsidRDefault="00BC670B" w:rsidP="003C4FCF">
            <w:pPr>
              <w:rPr>
                <w:szCs w:val="16"/>
              </w:rPr>
            </w:pPr>
          </w:p>
        </w:tc>
      </w:tr>
      <w:tr w:rsidR="00711914" w:rsidTr="009A164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962D4F" w:rsidRDefault="00BC670B" w:rsidP="003C4FCF"/>
        </w:tc>
        <w:tc>
          <w:tcPr>
            <w:tcW w:w="9685" w:type="dxa"/>
            <w:gridSpan w:val="21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Pr="00962D4F" w:rsidRDefault="00BC670B" w:rsidP="003C4FCF"/>
        </w:tc>
      </w:tr>
      <w:tr w:rsidR="00711914" w:rsidTr="006C775A">
        <w:tc>
          <w:tcPr>
            <w:tcW w:w="10536" w:type="dxa"/>
            <w:gridSpan w:val="2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A1644" w:rsidRPr="00962D4F" w:rsidRDefault="00BC670B" w:rsidP="006C775A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rPr>
                <w:lang w:val="da-DK"/>
              </w:rPr>
              <w:t>SUNDHEDSOPLYSNINGER &amp; NØDSTILFÆLDE</w:t>
            </w:r>
          </w:p>
        </w:tc>
      </w:tr>
      <w:tr w:rsidR="00711914" w:rsidTr="006C775A">
        <w:tc>
          <w:tcPr>
            <w:tcW w:w="1701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A1644" w:rsidRPr="00962D4F" w:rsidRDefault="00BC670B" w:rsidP="006C775A">
            <w:pPr>
              <w:rPr>
                <w:szCs w:val="16"/>
              </w:rPr>
            </w:pPr>
            <w:r w:rsidRPr="00962D4F">
              <w:rPr>
                <w:lang w:val="da-DK"/>
              </w:rPr>
              <w:t>Kastreret eller steriliseret:</w:t>
            </w:r>
          </w:p>
        </w:tc>
        <w:tc>
          <w:tcPr>
            <w:tcW w:w="8835" w:type="dxa"/>
            <w:gridSpan w:val="19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9A1644" w:rsidRPr="00962D4F" w:rsidRDefault="00BC670B" w:rsidP="006C775A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</w:tr>
      <w:tr w:rsidR="00711914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 xml:space="preserve">Vaccineret </w:t>
            </w:r>
            <w:r w:rsidRPr="00962D4F">
              <w:rPr>
                <w:lang w:val="da-DK"/>
              </w:rPr>
              <w:t>mod:</w:t>
            </w:r>
          </w:p>
        </w:tc>
        <w:tc>
          <w:tcPr>
            <w:tcW w:w="8835" w:type="dxa"/>
            <w:gridSpan w:val="19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</w:rPr>
            </w:pPr>
          </w:p>
        </w:tc>
      </w:tr>
      <w:tr w:rsidR="00711914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Forebyggende loppe/tæge-behandling:</w:t>
            </w:r>
          </w:p>
        </w:tc>
        <w:tc>
          <w:tcPr>
            <w:tcW w:w="1418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J / N – gyldig indtil:</w:t>
            </w:r>
          </w:p>
        </w:tc>
        <w:tc>
          <w:tcPr>
            <w:tcW w:w="7417" w:type="dxa"/>
            <w:gridSpan w:val="1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</w:rPr>
            </w:pPr>
          </w:p>
        </w:tc>
      </w:tr>
      <w:tr w:rsidR="00711914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</w:rPr>
            </w:pPr>
            <w:r w:rsidRPr="00962D4F">
              <w:rPr>
                <w:lang w:val="da-DK"/>
              </w:rPr>
              <w:t>Sundhedsoplysninger:</w:t>
            </w:r>
          </w:p>
        </w:tc>
        <w:tc>
          <w:tcPr>
            <w:tcW w:w="8835" w:type="dxa"/>
            <w:gridSpan w:val="19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</w:rPr>
            </w:pPr>
          </w:p>
        </w:tc>
      </w:tr>
      <w:tr w:rsidR="00711914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Medicinske behov:</w:t>
            </w:r>
          </w:p>
        </w:tc>
        <w:tc>
          <w:tcPr>
            <w:tcW w:w="8835" w:type="dxa"/>
            <w:gridSpan w:val="1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</w:rPr>
            </w:pPr>
          </w:p>
        </w:tc>
      </w:tr>
      <w:tr w:rsidR="00711914" w:rsidTr="000B28A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Sundhedsforsikring:</w:t>
            </w:r>
          </w:p>
        </w:tc>
        <w:tc>
          <w:tcPr>
            <w:tcW w:w="2268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J / N – forsikringsselskab:</w:t>
            </w:r>
          </w:p>
        </w:tc>
        <w:tc>
          <w:tcPr>
            <w:tcW w:w="6567" w:type="dxa"/>
            <w:gridSpan w:val="1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</w:rPr>
            </w:pPr>
          </w:p>
        </w:tc>
      </w:tr>
      <w:tr w:rsidR="00711914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Foretrukne dyrlæge:</w:t>
            </w:r>
          </w:p>
        </w:tc>
        <w:tc>
          <w:tcPr>
            <w:tcW w:w="8835" w:type="dxa"/>
            <w:gridSpan w:val="19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</w:rPr>
            </w:pPr>
          </w:p>
        </w:tc>
      </w:tr>
      <w:tr w:rsidR="00711914" w:rsidTr="006C775A">
        <w:tc>
          <w:tcPr>
            <w:tcW w:w="10536" w:type="dxa"/>
            <w:gridSpan w:val="22"/>
            <w:tcBorders>
              <w:top w:val="nil"/>
              <w:bottom w:val="nil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lang w:val="da-DK"/>
              </w:rPr>
              <w:t>Akutkontakt (rejser ikke sammen med hundeejeren):</w:t>
            </w:r>
          </w:p>
        </w:tc>
      </w:tr>
      <w:tr w:rsidR="00711914" w:rsidTr="006C775A">
        <w:tc>
          <w:tcPr>
            <w:tcW w:w="10536" w:type="dxa"/>
            <w:gridSpan w:val="22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BC670B" w:rsidP="006C775A">
            <w:pPr>
              <w:rPr>
                <w:szCs w:val="16"/>
                <w:lang w:val="en-US"/>
              </w:rPr>
            </w:pPr>
          </w:p>
        </w:tc>
      </w:tr>
      <w:tr w:rsidR="00711914" w:rsidTr="006C775A">
        <w:tc>
          <w:tcPr>
            <w:tcW w:w="1701" w:type="dxa"/>
            <w:gridSpan w:val="3"/>
            <w:tcBorders>
              <w:top w:val="dotted" w:sz="4" w:space="0" w:color="767171" w:themeColor="background2" w:themeShade="80"/>
              <w:bottom w:val="nil"/>
              <w:right w:val="nil"/>
            </w:tcBorders>
            <w:vAlign w:val="bottom"/>
          </w:tcPr>
          <w:p w:rsidR="009A1644" w:rsidRPr="00962D4F" w:rsidRDefault="00BC670B" w:rsidP="006C775A">
            <w:pPr>
              <w:rPr>
                <w:lang w:val="en-GB"/>
              </w:rPr>
            </w:pPr>
          </w:p>
        </w:tc>
        <w:tc>
          <w:tcPr>
            <w:tcW w:w="8835" w:type="dxa"/>
            <w:gridSpan w:val="19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9A1644" w:rsidRPr="00962D4F" w:rsidRDefault="00BC670B" w:rsidP="006C775A">
            <w:pPr>
              <w:rPr>
                <w:lang w:val="en-GB"/>
              </w:rPr>
            </w:pPr>
          </w:p>
        </w:tc>
      </w:tr>
      <w:tr w:rsidR="00711914" w:rsidTr="006C775A">
        <w:tc>
          <w:tcPr>
            <w:tcW w:w="10536" w:type="dxa"/>
            <w:gridSpan w:val="2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A1644" w:rsidRPr="00962D4F" w:rsidRDefault="00BC670B" w:rsidP="006C775A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rPr>
                <w:lang w:val="da-DK"/>
              </w:rPr>
              <w:t>FODEROPLYSNINGER</w:t>
            </w:r>
          </w:p>
        </w:tc>
      </w:tr>
      <w:tr w:rsidR="00711914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9A1644" w:rsidRPr="00962D4F" w:rsidRDefault="00BC670B" w:rsidP="006C775A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Fodertider:</w:t>
            </w:r>
          </w:p>
        </w:tc>
        <w:tc>
          <w:tcPr>
            <w:tcW w:w="8835" w:type="dxa"/>
            <w:gridSpan w:val="19"/>
            <w:tcBorders>
              <w:top w:val="single" w:sz="18" w:space="0" w:color="5AABDF"/>
              <w:left w:val="nil"/>
              <w:bottom w:val="dotted" w:sz="4" w:space="0" w:color="767171" w:themeColor="background2" w:themeShade="80"/>
              <w:right w:val="nil"/>
            </w:tcBorders>
          </w:tcPr>
          <w:p w:rsidR="009A1644" w:rsidRPr="00962D4F" w:rsidRDefault="00BC670B" w:rsidP="006C775A">
            <w:pPr>
              <w:rPr>
                <w:szCs w:val="16"/>
                <w:lang w:val="en-US"/>
              </w:rPr>
            </w:pPr>
          </w:p>
        </w:tc>
      </w:tr>
      <w:tr w:rsidR="00711914" w:rsidTr="000502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rFonts w:cs="Arial"/>
                <w:lang w:val="da-DK"/>
              </w:rPr>
              <w:t xml:space="preserve">Foder: </w:t>
            </w:r>
          </w:p>
        </w:tc>
        <w:tc>
          <w:tcPr>
            <w:tcW w:w="8835" w:type="dxa"/>
            <w:gridSpan w:val="19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1644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Fødevareallergier:</w:t>
            </w:r>
          </w:p>
        </w:tc>
        <w:tc>
          <w:tcPr>
            <w:tcW w:w="993" w:type="dxa"/>
            <w:gridSpan w:val="2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 – i så fald:</w:t>
            </w:r>
          </w:p>
        </w:tc>
        <w:tc>
          <w:tcPr>
            <w:tcW w:w="7842" w:type="dxa"/>
            <w:gridSpan w:val="17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</w:tcPr>
          <w:p w:rsidR="009A1644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1107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Tyggeben og godbidder:</w:t>
            </w:r>
          </w:p>
        </w:tc>
        <w:tc>
          <w:tcPr>
            <w:tcW w:w="8835" w:type="dxa"/>
            <w:gridSpan w:val="19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9A1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1644" w:rsidRPr="00962D4F" w:rsidRDefault="00BC670B" w:rsidP="006C775A">
            <w:pPr>
              <w:rPr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Pr="00962D4F" w:rsidRDefault="00BC670B" w:rsidP="006C775A">
            <w:pPr>
              <w:rPr>
                <w:szCs w:val="16"/>
                <w:lang w:val="en-GB"/>
              </w:rPr>
            </w:pPr>
          </w:p>
        </w:tc>
        <w:tc>
          <w:tcPr>
            <w:tcW w:w="7842" w:type="dxa"/>
            <w:gridSpan w:val="17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10536" w:type="dxa"/>
            <w:gridSpan w:val="2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962D4F" w:rsidRDefault="00BC670B" w:rsidP="006C775A">
            <w:pPr>
              <w:pStyle w:val="Heading2"/>
              <w:outlineLvl w:val="1"/>
            </w:pPr>
            <w:r w:rsidRPr="00962D4F">
              <w:rPr>
                <w:lang w:val="da-DK"/>
              </w:rPr>
              <w:t>ADFÆRD OG RUTINER</w:t>
            </w:r>
          </w:p>
        </w:tc>
      </w:tr>
      <w:tr w:rsidR="00711914" w:rsidTr="006C775A">
        <w:tc>
          <w:tcPr>
            <w:tcW w:w="2552" w:type="dxa"/>
            <w:gridSpan w:val="4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4D2365" w:rsidRPr="00962D4F" w:rsidRDefault="00BC670B" w:rsidP="006C775A">
            <w:pPr>
              <w:rPr>
                <w:szCs w:val="16"/>
              </w:rPr>
            </w:pPr>
            <w:r w:rsidRPr="00962D4F">
              <w:rPr>
                <w:szCs w:val="16"/>
                <w:lang w:val="da-DK"/>
              </w:rPr>
              <w:t>General adfærd indenfor:</w:t>
            </w:r>
          </w:p>
        </w:tc>
        <w:tc>
          <w:tcPr>
            <w:tcW w:w="7984" w:type="dxa"/>
            <w:gridSpan w:val="18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4D2365" w:rsidRPr="00962D4F" w:rsidRDefault="00BC670B" w:rsidP="006C775A">
            <w:pPr>
              <w:rPr>
                <w:szCs w:val="16"/>
              </w:rPr>
            </w:pPr>
          </w:p>
        </w:tc>
      </w:tr>
      <w:tr w:rsidR="00711914" w:rsidTr="000F6B0D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Renlig:</w:t>
            </w:r>
          </w:p>
        </w:tc>
        <w:tc>
          <w:tcPr>
            <w:tcW w:w="3402" w:type="dxa"/>
            <w:gridSpan w:val="12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 – har brug for besørge hver</w:t>
            </w:r>
          </w:p>
        </w:tc>
        <w:tc>
          <w:tcPr>
            <w:tcW w:w="709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  time</w:t>
            </w: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Kan være alene: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J / N – maksimalt i            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9"/>
            <w:tcBorders>
              <w:top w:val="nil"/>
              <w:left w:val="nil"/>
              <w:bottom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 time </w:t>
            </w:r>
          </w:p>
        </w:tc>
      </w:tr>
      <w:tr w:rsidR="00711914" w:rsidTr="00962D4F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Tygger på ting eller møbler: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  <w:tc>
          <w:tcPr>
            <w:tcW w:w="24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Bliver i hundeburet når den er alene: 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</w:tr>
      <w:tr w:rsidR="00711914" w:rsidTr="000B28A0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Har et stærkt ejerforhold over for legetøj eller mad: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6425" w:type="dxa"/>
            <w:gridSpan w:val="1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Sover i følgende rum: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</w:p>
        </w:tc>
        <w:tc>
          <w:tcPr>
            <w:tcW w:w="311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Må ikke komme på disse steder: 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dotted" w:sz="4" w:space="0" w:color="7F7F7F" w:themeColor="text1" w:themeTint="80"/>
            </w:tcBorders>
            <w:vAlign w:val="bottom"/>
          </w:tcPr>
          <w:p w:rsidR="00CA1398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Må gerne være på sofaen: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  <w:tc>
          <w:tcPr>
            <w:tcW w:w="311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 xml:space="preserve"> Må gerne være i sengen:</w:t>
            </w:r>
          </w:p>
        </w:tc>
        <w:tc>
          <w:tcPr>
            <w:tcW w:w="2739" w:type="dxa"/>
            <w:gridSpan w:val="2"/>
            <w:tcBorders>
              <w:top w:val="dotted" w:sz="4" w:space="0" w:color="7F7F7F" w:themeColor="text1" w:themeTint="80"/>
              <w:left w:val="nil"/>
              <w:bottom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711914" w:rsidTr="000B28A0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Gør indenfor:</w:t>
            </w:r>
          </w:p>
        </w:tc>
        <w:tc>
          <w:tcPr>
            <w:tcW w:w="524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slet ikke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lidt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moderat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meget – som reaktion på: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</w:p>
        </w:tc>
        <w:tc>
          <w:tcPr>
            <w:tcW w:w="524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2739" w:type="dxa"/>
            <w:gridSpan w:val="2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lastRenderedPageBreak/>
              <w:t>Gåture: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13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rFonts w:cs="Arial"/>
                <w:szCs w:val="16"/>
                <w:lang w:val="da-DK"/>
              </w:rPr>
              <w:t xml:space="preserve"> gange om dagen 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rFonts w:cs="Arial"/>
                <w:szCs w:val="16"/>
                <w:lang w:val="en-US"/>
              </w:rPr>
              <w:t xml:space="preserve">  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 xml:space="preserve"> minutter – timing: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Trækker i snoren:</w:t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Må godt få snoren af på sikre områder: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</w:tr>
      <w:tr w:rsidR="00711914" w:rsidTr="000B28A0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 xml:space="preserve">Udstyr til </w:t>
            </w:r>
            <w:r w:rsidRPr="00962D4F">
              <w:rPr>
                <w:lang w:val="da-DK"/>
              </w:rPr>
              <w:t>hundeluftning:</w:t>
            </w:r>
          </w:p>
        </w:tc>
        <w:tc>
          <w:tcPr>
            <w:tcW w:w="524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halsbånd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sele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lang snor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kort snor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hundefløjte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rFonts w:cs="Arial"/>
                <w:szCs w:val="16"/>
                <w:lang w:val="da-DK"/>
              </w:rPr>
              <w:t xml:space="preserve"> andet: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0B28A0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Kan godt lide at køre i bil: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</w:t>
            </w:r>
          </w:p>
        </w:tc>
        <w:tc>
          <w:tcPr>
            <w:tcW w:w="538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Sidder under bilkørsel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szCs w:val="16"/>
                <w:lang w:val="da-DK"/>
              </w:rPr>
              <w:t xml:space="preserve"> i bagagerummet  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szCs w:val="16"/>
                <w:lang w:val="da-DK"/>
              </w:rPr>
              <w:t xml:space="preserve"> med sele på et sæde </w:t>
            </w:r>
            <w:r w:rsidRPr="00962D4F">
              <w:rPr>
                <w:rFonts w:ascii="Times New Roman" w:hAnsi="Times New Roman" w:cs="Times New Roman"/>
                <w:szCs w:val="16"/>
                <w:lang w:val="da-DK"/>
              </w:rPr>
              <w:t>□</w:t>
            </w:r>
            <w:r w:rsidRPr="00962D4F">
              <w:rPr>
                <w:szCs w:val="16"/>
                <w:lang w:val="da-DK"/>
              </w:rPr>
              <w:t xml:space="preserve"> andet: </w:t>
            </w:r>
          </w:p>
        </w:tc>
        <w:tc>
          <w:tcPr>
            <w:tcW w:w="1038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7F6C79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0B32BA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Legevaner:</w:t>
            </w:r>
          </w:p>
        </w:tc>
        <w:tc>
          <w:tcPr>
            <w:tcW w:w="7984" w:type="dxa"/>
            <w:gridSpan w:val="18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0B32BA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Skal børstes: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J / N – hyppighed: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Instruktioner: </w:t>
            </w:r>
          </w:p>
        </w:tc>
        <w:tc>
          <w:tcPr>
            <w:tcW w:w="4866" w:type="dxa"/>
            <w:gridSpan w:val="8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Skal bades: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>J / N – hyppighed:</w:t>
            </w:r>
          </w:p>
        </w:tc>
        <w:tc>
          <w:tcPr>
            <w:tcW w:w="709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da-DK"/>
              </w:rPr>
              <w:t xml:space="preserve"> Skal tørres: </w:t>
            </w:r>
          </w:p>
        </w:tc>
        <w:tc>
          <w:tcPr>
            <w:tcW w:w="4866" w:type="dxa"/>
            <w:gridSpan w:val="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</w:p>
        </w:tc>
        <w:tc>
          <w:tcPr>
            <w:tcW w:w="7984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</w:rPr>
            </w:pPr>
            <w:r w:rsidRPr="00962D4F">
              <w:rPr>
                <w:lang w:val="da-DK"/>
              </w:rPr>
              <w:t>Opførsel over for nye voksne:</w:t>
            </w:r>
          </w:p>
        </w:tc>
        <w:tc>
          <w:tcPr>
            <w:tcW w:w="7984" w:type="dxa"/>
            <w:gridSpan w:val="18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lang w:val="da-DK"/>
              </w:rPr>
              <w:t>Opførsel over for børn:</w:t>
            </w:r>
          </w:p>
        </w:tc>
        <w:tc>
          <w:tcPr>
            <w:tcW w:w="7984" w:type="dxa"/>
            <w:gridSpan w:val="18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Adfærd over for andre hunde:</w:t>
            </w: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0B32BA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Opførsel over for andre dyr (katte, egern, heste osv.):</w:t>
            </w: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Er bange for:</w:t>
            </w: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Tips til håndtering:</w:t>
            </w: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</w:tr>
      <w:tr w:rsidR="00711914" w:rsidTr="006C775A">
        <w:tc>
          <w:tcPr>
            <w:tcW w:w="10536" w:type="dxa"/>
            <w:gridSpan w:val="2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962D4F" w:rsidRDefault="00BC670B" w:rsidP="006C775A">
            <w:pPr>
              <w:pStyle w:val="Heading2"/>
              <w:outlineLvl w:val="1"/>
            </w:pPr>
            <w:r w:rsidRPr="00962D4F">
              <w:rPr>
                <w:lang w:val="da-DK"/>
              </w:rPr>
              <w:t>KOMMANDOER</w:t>
            </w:r>
          </w:p>
        </w:tc>
      </w:tr>
      <w:tr w:rsidR="00711914" w:rsidTr="006C775A">
        <w:tc>
          <w:tcPr>
            <w:tcW w:w="10536" w:type="dxa"/>
            <w:gridSpan w:val="22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lang w:val="da-DK"/>
              </w:rPr>
              <w:t>Hunden kender følgende verbale kommandoer:</w:t>
            </w:r>
          </w:p>
        </w:tc>
      </w:tr>
      <w:tr w:rsidR="00711914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da-DK"/>
              </w:rPr>
              <w:t>Kom her:</w:t>
            </w:r>
          </w:p>
        </w:tc>
        <w:tc>
          <w:tcPr>
            <w:tcW w:w="3969" w:type="dxa"/>
            <w:gridSpan w:val="10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  <w:r w:rsidRPr="00962D4F">
              <w:rPr>
                <w:lang w:val="da-DK"/>
              </w:rPr>
              <w:t xml:space="preserve"> Slip:</w:t>
            </w:r>
          </w:p>
        </w:tc>
        <w:tc>
          <w:tcPr>
            <w:tcW w:w="4015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</w:tr>
      <w:tr w:rsidR="00711914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Sit:</w:t>
            </w:r>
          </w:p>
        </w:tc>
        <w:tc>
          <w:tcPr>
            <w:tcW w:w="3969" w:type="dxa"/>
            <w:gridSpan w:val="1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  <w:r w:rsidRPr="00962D4F">
              <w:rPr>
                <w:lang w:val="da-DK"/>
              </w:rPr>
              <w:t xml:space="preserve"> Stop: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</w:tr>
      <w:tr w:rsidR="00711914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Ned:</w:t>
            </w:r>
          </w:p>
        </w:tc>
        <w:tc>
          <w:tcPr>
            <w:tcW w:w="3969" w:type="dxa"/>
            <w:gridSpan w:val="1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  <w:r w:rsidRPr="00962D4F">
              <w:rPr>
                <w:lang w:val="da-DK"/>
              </w:rPr>
              <w:t xml:space="preserve"> Gå ved fod: 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</w:tr>
      <w:tr w:rsidR="00711914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US"/>
              </w:rPr>
            </w:pPr>
            <w:r w:rsidRPr="00962D4F">
              <w:rPr>
                <w:lang w:val="da-DK"/>
              </w:rPr>
              <w:t>Stå/bliv:</w:t>
            </w:r>
          </w:p>
        </w:tc>
        <w:tc>
          <w:tcPr>
            <w:tcW w:w="3969" w:type="dxa"/>
            <w:gridSpan w:val="1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  <w:r w:rsidRPr="00962D4F">
              <w:rPr>
                <w:lang w:val="da-DK"/>
              </w:rPr>
              <w:t xml:space="preserve"> Andre: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</w:tr>
      <w:tr w:rsidR="00711914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  <w:tc>
          <w:tcPr>
            <w:tcW w:w="3969" w:type="dxa"/>
            <w:gridSpan w:val="10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  <w:tc>
          <w:tcPr>
            <w:tcW w:w="4015" w:type="dxa"/>
            <w:gridSpan w:val="5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4D2365" w:rsidRPr="00962D4F" w:rsidRDefault="00BC670B" w:rsidP="006C775A">
            <w:pPr>
              <w:rPr>
                <w:lang w:val="en-GB"/>
              </w:rPr>
            </w:pPr>
          </w:p>
        </w:tc>
      </w:tr>
      <w:tr w:rsidR="00711914" w:rsidTr="006C775A">
        <w:tc>
          <w:tcPr>
            <w:tcW w:w="10536" w:type="dxa"/>
            <w:gridSpan w:val="2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962D4F" w:rsidRDefault="00BC670B" w:rsidP="006C775A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rPr>
                <w:lang w:val="da-DK"/>
              </w:rPr>
              <w:t>BEMÆRKNINGER</w:t>
            </w:r>
          </w:p>
        </w:tc>
      </w:tr>
      <w:tr w:rsidR="00711914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2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0B28A0">
        <w:trPr>
          <w:gridAfter w:val="7"/>
          <w:wAfter w:w="4606" w:type="dxa"/>
          <w:trHeight w:val="150"/>
        </w:trPr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2365" w:rsidRPr="00962D4F" w:rsidRDefault="00BC670B" w:rsidP="006C775A">
            <w:pPr>
              <w:rPr>
                <w:szCs w:val="16"/>
              </w:rPr>
            </w:pPr>
            <w:r w:rsidRPr="00962D4F">
              <w:rPr>
                <w:lang w:val="da-DK"/>
              </w:rPr>
              <w:t>Dato:</w:t>
            </w:r>
          </w:p>
        </w:tc>
        <w:tc>
          <w:tcPr>
            <w:tcW w:w="3378" w:type="dxa"/>
            <w:gridSpan w:val="11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2365" w:rsidRPr="00962D4F" w:rsidRDefault="00BC670B" w:rsidP="006C775A">
            <w:pPr>
              <w:rPr>
                <w:szCs w:val="16"/>
              </w:rPr>
            </w:pPr>
          </w:p>
        </w:tc>
      </w:tr>
      <w:tr w:rsidR="00711914" w:rsidTr="000B28A0">
        <w:trPr>
          <w:gridAfter w:val="7"/>
          <w:wAfter w:w="4606" w:type="dxa"/>
          <w:trHeight w:val="150"/>
        </w:trPr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  <w:r w:rsidRPr="00962D4F">
              <w:rPr>
                <w:lang w:val="da-DK"/>
              </w:rPr>
              <w:t>Hundesitterens underskrift:</w:t>
            </w:r>
          </w:p>
        </w:tc>
        <w:tc>
          <w:tcPr>
            <w:tcW w:w="3378" w:type="dxa"/>
            <w:gridSpan w:val="11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  <w:tr w:rsidR="00711914" w:rsidTr="000B28A0">
        <w:trPr>
          <w:gridAfter w:val="7"/>
          <w:wAfter w:w="4606" w:type="dxa"/>
          <w:trHeight w:val="159"/>
        </w:trPr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US"/>
              </w:rPr>
            </w:pPr>
            <w:r w:rsidRPr="00962D4F">
              <w:rPr>
                <w:lang w:val="da-DK"/>
              </w:rPr>
              <w:t>Hundeejerens underskrift:</w:t>
            </w:r>
          </w:p>
        </w:tc>
        <w:tc>
          <w:tcPr>
            <w:tcW w:w="3378" w:type="dxa"/>
            <w:gridSpan w:val="11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2365" w:rsidRPr="00962D4F" w:rsidRDefault="00BC670B" w:rsidP="006C775A">
            <w:pPr>
              <w:rPr>
                <w:szCs w:val="16"/>
                <w:lang w:val="en-GB"/>
              </w:rPr>
            </w:pPr>
          </w:p>
        </w:tc>
      </w:tr>
    </w:tbl>
    <w:p w:rsidR="00AE10A9" w:rsidRPr="00962D4F" w:rsidRDefault="00BC670B">
      <w:pPr>
        <w:rPr>
          <w:szCs w:val="16"/>
          <w:lang w:val="en-GB"/>
        </w:rPr>
      </w:pPr>
      <w:bookmarkStart w:id="0" w:name="_GoBack"/>
      <w:bookmarkEnd w:id="0"/>
    </w:p>
    <w:p w:rsidR="00962D4F" w:rsidRDefault="00BC670B">
      <w:pPr>
        <w:rPr>
          <w:szCs w:val="16"/>
          <w:lang w:val="en-GB"/>
        </w:rPr>
      </w:pPr>
      <w:r>
        <w:rPr>
          <w:szCs w:val="16"/>
          <w:lang w:val="en-GB"/>
        </w:rPr>
        <w:br w:type="page"/>
      </w:r>
    </w:p>
    <w:p w:rsidR="00962D4F" w:rsidRPr="002B14C2" w:rsidRDefault="00BC670B" w:rsidP="00962D4F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da-DK"/>
        </w:rPr>
        <w:lastRenderedPageBreak/>
        <w:t xml:space="preserve">NØGLEKONTAKT – DYREEJERENS </w:t>
      </w:r>
      <w:r w:rsidRPr="002B14C2">
        <w:rPr>
          <w:color w:val="262626" w:themeColor="text1" w:themeTint="D9"/>
          <w:szCs w:val="20"/>
          <w:lang w:val="da-DK"/>
        </w:rPr>
        <w:t>KOPI</w:t>
      </w:r>
    </w:p>
    <w:p w:rsidR="00962D4F" w:rsidRDefault="00BC670B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711914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962D4F" w:rsidRPr="002B14C2" w:rsidRDefault="00BC670B" w:rsidP="00125136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Dyreejerens navn: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962D4F" w:rsidRPr="002B14C2" w:rsidRDefault="00BC670B" w:rsidP="00125136">
            <w:pPr>
              <w:rPr>
                <w:szCs w:val="16"/>
                <w:lang w:val="en-GB"/>
              </w:rPr>
            </w:pPr>
          </w:p>
        </w:tc>
      </w:tr>
      <w:tr w:rsidR="00711914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0701B0" w:rsidRDefault="00BC670B" w:rsidP="00125136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Adresse: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BC670B" w:rsidP="00125136">
            <w:pPr>
              <w:rPr>
                <w:szCs w:val="16"/>
                <w:lang w:val="en-GB"/>
              </w:rPr>
            </w:pPr>
          </w:p>
        </w:tc>
      </w:tr>
      <w:tr w:rsidR="00711914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FA4919" w:rsidRDefault="00BC670B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Dyresitterens navn: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BC670B" w:rsidP="00125136">
            <w:pPr>
              <w:rPr>
                <w:szCs w:val="16"/>
                <w:lang w:val="en-GB"/>
              </w:rPr>
            </w:pPr>
          </w:p>
        </w:tc>
      </w:tr>
      <w:tr w:rsidR="00711914" w:rsidTr="00125136">
        <w:tblPrEx>
          <w:tblBorders>
            <w:insideH w:val="nil"/>
            <w:insideV w:val="nil"/>
          </w:tblBorders>
        </w:tblPrEx>
        <w:tc>
          <w:tcPr>
            <w:tcW w:w="3256" w:type="dxa"/>
            <w:gridSpan w:val="2"/>
          </w:tcPr>
          <w:p w:rsidR="00962D4F" w:rsidRDefault="00BC670B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Opgavens varighed: 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962D4F" w:rsidRDefault="00BC670B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 xml:space="preserve">    indtil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BC670B" w:rsidP="00962D4F">
      <w:pPr>
        <w:rPr>
          <w:szCs w:val="16"/>
          <w:lang w:val="en-US"/>
        </w:rPr>
      </w:pPr>
    </w:p>
    <w:p w:rsidR="00962D4F" w:rsidRPr="007A2678" w:rsidRDefault="00BC670B" w:rsidP="00962D4F">
      <w:pPr>
        <w:rPr>
          <w:lang w:val="en-GB"/>
        </w:rPr>
      </w:pPr>
      <w:r>
        <w:rPr>
          <w:lang w:val="da-DK"/>
        </w:rPr>
        <w:t xml:space="preserve">Dyresitteren har modtaget er sæt nøgler fra dyreejeren. Dyresitteren bruger udelukkende disse nøgler i forbindelse med den aftalte dyrepasning. Vedkommende </w:t>
      </w:r>
      <w:r>
        <w:rPr>
          <w:lang w:val="da-DK"/>
        </w:rPr>
        <w:t>hverken kopierer eller udleverer disse nøgler til tredjepart. Hvis nøglerne bortkommer, informerer dyresitteren øjeblikkeligt ejeren.</w:t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711914" w:rsidTr="00125136">
        <w:tc>
          <w:tcPr>
            <w:tcW w:w="10536" w:type="dxa"/>
            <w:gridSpan w:val="3"/>
          </w:tcPr>
          <w:p w:rsidR="00962D4F" w:rsidRDefault="00BC670B" w:rsidP="00125136">
            <w:pPr>
              <w:rPr>
                <w:lang w:val="en-US"/>
              </w:rPr>
            </w:pPr>
            <w:r>
              <w:rPr>
                <w:lang w:val="da-DK"/>
              </w:rPr>
              <w:t>Dyresitteren afleverer nøglerne tilbage til dyreejeren, når den aftalte pasningsopgave er udført. Tilbageleveringen foregå</w:t>
            </w:r>
            <w:r>
              <w:rPr>
                <w:lang w:val="da-DK"/>
              </w:rPr>
              <w:t>r således:</w:t>
            </w:r>
          </w:p>
        </w:tc>
      </w:tr>
      <w:tr w:rsidR="00711914" w:rsidTr="00125136">
        <w:tc>
          <w:tcPr>
            <w:tcW w:w="1276" w:type="dxa"/>
          </w:tcPr>
          <w:p w:rsidR="00962D4F" w:rsidRDefault="00BC670B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personligt</w:t>
            </w:r>
          </w:p>
        </w:tc>
        <w:tc>
          <w:tcPr>
            <w:tcW w:w="3686" w:type="dxa"/>
          </w:tcPr>
          <w:p w:rsidR="00962D4F" w:rsidRDefault="00BC670B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 xml:space="preserve">□   puttes i postkassen          </w:t>
            </w:r>
            <w:r>
              <w:rPr>
                <w:rFonts w:ascii="Arial" w:hAnsi="Arial" w:cs="Arial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andet: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lang w:val="en-US"/>
              </w:rPr>
            </w:pPr>
          </w:p>
        </w:tc>
      </w:tr>
    </w:tbl>
    <w:p w:rsidR="00962D4F" w:rsidRDefault="00BC670B" w:rsidP="00962D4F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711914" w:rsidTr="00125136">
        <w:trPr>
          <w:trHeight w:val="160"/>
        </w:trPr>
        <w:tc>
          <w:tcPr>
            <w:tcW w:w="1418" w:type="dxa"/>
          </w:tcPr>
          <w:p w:rsidR="00962D4F" w:rsidRDefault="00BC670B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Dato og sted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lang w:val="en-US"/>
              </w:rPr>
            </w:pPr>
          </w:p>
        </w:tc>
      </w:tr>
      <w:tr w:rsidR="00711914" w:rsidTr="00125136">
        <w:trPr>
          <w:trHeight w:val="160"/>
        </w:trPr>
        <w:tc>
          <w:tcPr>
            <w:tcW w:w="5382" w:type="dxa"/>
            <w:gridSpan w:val="3"/>
          </w:tcPr>
          <w:p w:rsidR="00962D4F" w:rsidRPr="007A2678" w:rsidRDefault="00BC670B" w:rsidP="00125136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>Lav to kopier, så både dyreejeren og dyresitteren får hver sin.</w:t>
            </w:r>
          </w:p>
        </w:tc>
      </w:tr>
    </w:tbl>
    <w:p w:rsidR="00962D4F" w:rsidRDefault="00BC670B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711914" w:rsidTr="00125136">
        <w:trPr>
          <w:trHeight w:val="255"/>
        </w:trPr>
        <w:tc>
          <w:tcPr>
            <w:tcW w:w="2900" w:type="dxa"/>
          </w:tcPr>
          <w:p w:rsidR="00962D4F" w:rsidRDefault="00BC670B" w:rsidP="0012513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Dyreejerens underskrift:</w:t>
            </w:r>
          </w:p>
        </w:tc>
        <w:tc>
          <w:tcPr>
            <w:tcW w:w="2900" w:type="dxa"/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BC670B" w:rsidP="0012513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Dyresitterens underskrift:</w:t>
            </w:r>
          </w:p>
        </w:tc>
      </w:tr>
      <w:tr w:rsidR="00711914" w:rsidTr="00125136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BC670B" w:rsidP="00962D4F">
      <w:pPr>
        <w:rPr>
          <w:szCs w:val="16"/>
          <w:lang w:val="en-US"/>
        </w:rPr>
      </w:pPr>
    </w:p>
    <w:p w:rsidR="00962D4F" w:rsidRDefault="00BC670B" w:rsidP="00962D4F">
      <w:pPr>
        <w:rPr>
          <w:szCs w:val="16"/>
          <w:lang w:val="en-US"/>
        </w:rPr>
      </w:pPr>
      <w:r>
        <w:rPr>
          <w:szCs w:val="16"/>
          <w:lang w:val="en-US"/>
        </w:rPr>
        <w:br w:type="page"/>
      </w:r>
    </w:p>
    <w:p w:rsidR="00962D4F" w:rsidRPr="000612E5" w:rsidRDefault="00BC670B" w:rsidP="00962D4F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0612E5">
        <w:rPr>
          <w:color w:val="262626" w:themeColor="text1" w:themeTint="D9"/>
          <w:szCs w:val="20"/>
          <w:lang w:val="da-DK"/>
        </w:rPr>
        <w:lastRenderedPageBreak/>
        <w:t>NØGLEKONTAKT – DYRESITTERENS KOPI</w:t>
      </w:r>
    </w:p>
    <w:p w:rsidR="00962D4F" w:rsidRDefault="00BC670B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711914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962D4F" w:rsidRPr="002B14C2" w:rsidRDefault="00BC670B" w:rsidP="00125136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Dyreejerens navn: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962D4F" w:rsidRPr="002B14C2" w:rsidRDefault="00BC670B" w:rsidP="00125136">
            <w:pPr>
              <w:rPr>
                <w:szCs w:val="16"/>
                <w:lang w:val="en-GB"/>
              </w:rPr>
            </w:pPr>
          </w:p>
        </w:tc>
      </w:tr>
      <w:tr w:rsidR="00711914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0701B0" w:rsidRDefault="00BC670B" w:rsidP="00125136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Adresse: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BC670B" w:rsidP="00125136">
            <w:pPr>
              <w:rPr>
                <w:szCs w:val="16"/>
                <w:lang w:val="en-GB"/>
              </w:rPr>
            </w:pPr>
          </w:p>
        </w:tc>
      </w:tr>
      <w:tr w:rsidR="00711914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FA4919" w:rsidRDefault="00BC670B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Dyresitterens navn: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BC670B" w:rsidP="00125136">
            <w:pPr>
              <w:rPr>
                <w:szCs w:val="16"/>
                <w:lang w:val="en-GB"/>
              </w:rPr>
            </w:pPr>
          </w:p>
        </w:tc>
      </w:tr>
      <w:tr w:rsidR="00711914" w:rsidTr="00125136">
        <w:tblPrEx>
          <w:tblBorders>
            <w:insideH w:val="nil"/>
            <w:insideV w:val="nil"/>
          </w:tblBorders>
        </w:tblPrEx>
        <w:tc>
          <w:tcPr>
            <w:tcW w:w="3256" w:type="dxa"/>
            <w:gridSpan w:val="2"/>
          </w:tcPr>
          <w:p w:rsidR="00962D4F" w:rsidRDefault="00BC670B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Opgavens varighed: 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962D4F" w:rsidRDefault="00BC670B" w:rsidP="00125136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 xml:space="preserve">    indtil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BC670B" w:rsidP="00962D4F">
      <w:pPr>
        <w:rPr>
          <w:szCs w:val="16"/>
          <w:lang w:val="en-US"/>
        </w:rPr>
      </w:pPr>
    </w:p>
    <w:p w:rsidR="00962D4F" w:rsidRPr="007A2678" w:rsidRDefault="00BC670B" w:rsidP="00962D4F">
      <w:pPr>
        <w:rPr>
          <w:lang w:val="en-GB"/>
        </w:rPr>
      </w:pPr>
      <w:r>
        <w:rPr>
          <w:lang w:val="da-DK"/>
        </w:rPr>
        <w:t xml:space="preserve">Dyresitteren har modtaget er sæt nøgler fra dyreejeren.. Dyresitteren bruger udelukkende disse nøgler i forbindelse med den aftalte dyrepasning. Vedkommende </w:t>
      </w:r>
      <w:r>
        <w:rPr>
          <w:lang w:val="da-DK"/>
        </w:rPr>
        <w:t>hverken kopierer eller udleverer disse nøgler til tredjepart. Hvis nøglerne bortkommer, informerer dyresitteren øjeblikkeligt ejeren.</w:t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711914" w:rsidTr="00125136">
        <w:tc>
          <w:tcPr>
            <w:tcW w:w="10536" w:type="dxa"/>
            <w:gridSpan w:val="3"/>
          </w:tcPr>
          <w:p w:rsidR="00962D4F" w:rsidRDefault="00BC670B" w:rsidP="00125136">
            <w:pPr>
              <w:rPr>
                <w:lang w:val="en-US"/>
              </w:rPr>
            </w:pPr>
            <w:r>
              <w:rPr>
                <w:lang w:val="da-DK"/>
              </w:rPr>
              <w:t>Dyresitteren afleverer nøglerne tilbage til dyreejeren, når den aftalte pasningsopgave er udført. Tilbageleveringen foregå</w:t>
            </w:r>
            <w:r>
              <w:rPr>
                <w:lang w:val="da-DK"/>
              </w:rPr>
              <w:t>r således:</w:t>
            </w:r>
          </w:p>
        </w:tc>
      </w:tr>
      <w:tr w:rsidR="00711914" w:rsidTr="00125136">
        <w:tc>
          <w:tcPr>
            <w:tcW w:w="1276" w:type="dxa"/>
          </w:tcPr>
          <w:p w:rsidR="00962D4F" w:rsidRDefault="00BC670B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personligt</w:t>
            </w:r>
          </w:p>
        </w:tc>
        <w:tc>
          <w:tcPr>
            <w:tcW w:w="3686" w:type="dxa"/>
          </w:tcPr>
          <w:p w:rsidR="00962D4F" w:rsidRDefault="00BC670B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 xml:space="preserve">□   puttes i postkassen         </w:t>
            </w:r>
            <w:r>
              <w:rPr>
                <w:rFonts w:ascii="Arial" w:hAnsi="Arial" w:cs="Arial"/>
                <w:lang w:val="da-DK"/>
              </w:rPr>
              <w:t xml:space="preserve"> □</w:t>
            </w:r>
            <w:r>
              <w:rPr>
                <w:rFonts w:cstheme="minorHAnsi"/>
                <w:lang w:val="da-DK"/>
              </w:rPr>
              <w:t xml:space="preserve"> andet: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lang w:val="en-US"/>
              </w:rPr>
            </w:pPr>
          </w:p>
        </w:tc>
      </w:tr>
    </w:tbl>
    <w:p w:rsidR="00962D4F" w:rsidRDefault="00BC670B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711914" w:rsidTr="00125136">
        <w:trPr>
          <w:trHeight w:val="160"/>
        </w:trPr>
        <w:tc>
          <w:tcPr>
            <w:tcW w:w="1418" w:type="dxa"/>
          </w:tcPr>
          <w:p w:rsidR="00962D4F" w:rsidRDefault="00BC670B" w:rsidP="0012513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Dato og sted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lang w:val="en-US"/>
              </w:rPr>
            </w:pPr>
          </w:p>
        </w:tc>
      </w:tr>
      <w:tr w:rsidR="00711914" w:rsidTr="00125136">
        <w:trPr>
          <w:trHeight w:val="160"/>
        </w:trPr>
        <w:tc>
          <w:tcPr>
            <w:tcW w:w="5382" w:type="dxa"/>
            <w:gridSpan w:val="3"/>
          </w:tcPr>
          <w:p w:rsidR="00962D4F" w:rsidRPr="007A2678" w:rsidRDefault="00BC670B" w:rsidP="00125136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>Lav to kopier, så både dyreejeren og dyresitteren får hver sin.</w:t>
            </w:r>
          </w:p>
        </w:tc>
      </w:tr>
    </w:tbl>
    <w:p w:rsidR="00962D4F" w:rsidRDefault="00BC670B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711914" w:rsidTr="00125136">
        <w:trPr>
          <w:trHeight w:val="255"/>
        </w:trPr>
        <w:tc>
          <w:tcPr>
            <w:tcW w:w="2900" w:type="dxa"/>
          </w:tcPr>
          <w:p w:rsidR="00962D4F" w:rsidRPr="00E31176" w:rsidRDefault="00BC670B" w:rsidP="00125136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da-DK"/>
              </w:rPr>
              <w:t>Dyreejerens underskrift:</w:t>
            </w:r>
          </w:p>
        </w:tc>
        <w:tc>
          <w:tcPr>
            <w:tcW w:w="2900" w:type="dxa"/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Pr="00E31176" w:rsidRDefault="00BC670B" w:rsidP="00125136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da-DK"/>
              </w:rPr>
              <w:t>Dyresitterens underskrift:</w:t>
            </w:r>
          </w:p>
        </w:tc>
      </w:tr>
      <w:tr w:rsidR="00711914" w:rsidTr="00125136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BC670B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BC670B" w:rsidP="00962D4F">
      <w:pPr>
        <w:rPr>
          <w:szCs w:val="16"/>
          <w:lang w:val="en-US"/>
        </w:rPr>
      </w:pPr>
    </w:p>
    <w:p w:rsidR="00962D4F" w:rsidRPr="00C06FC9" w:rsidRDefault="00BC670B" w:rsidP="00962D4F">
      <w:pPr>
        <w:rPr>
          <w:szCs w:val="16"/>
          <w:lang w:val="en-US"/>
        </w:rPr>
      </w:pPr>
    </w:p>
    <w:p w:rsidR="00AE10A9" w:rsidRPr="00962D4F" w:rsidRDefault="00BC670B">
      <w:pPr>
        <w:rPr>
          <w:szCs w:val="16"/>
          <w:lang w:val="en-GB"/>
        </w:rPr>
      </w:pPr>
    </w:p>
    <w:sectPr w:rsidR="00AE10A9" w:rsidRPr="00962D4F" w:rsidSect="00B60F25">
      <w:headerReference w:type="default" r:id="rId8"/>
      <w:footerReference w:type="default" r:id="rId9"/>
      <w:pgSz w:w="11906" w:h="16838" w:code="9"/>
      <w:pgMar w:top="1134" w:right="680" w:bottom="680" w:left="680" w:header="1531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70B" w:rsidRDefault="00BC670B">
      <w:pPr>
        <w:spacing w:after="0" w:line="240" w:lineRule="auto"/>
      </w:pPr>
      <w:r>
        <w:separator/>
      </w:r>
    </w:p>
  </w:endnote>
  <w:endnote w:type="continuationSeparator" w:id="0">
    <w:p w:rsidR="00BC670B" w:rsidRDefault="00BC6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8D4" w:rsidRDefault="00BC670B" w:rsidP="001B477A">
    <w:pPr>
      <w:pStyle w:val="Footer"/>
      <w:jc w:val="center"/>
      <w:rPr>
        <w:caps/>
        <w:color w:val="000000" w:themeColor="text1"/>
      </w:rPr>
    </w:pPr>
  </w:p>
  <w:tbl>
    <w:tblPr>
      <w:tblStyle w:val="TableGrid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10454"/>
      <w:gridCol w:w="308"/>
    </w:tblGrid>
    <w:tr w:rsidR="00711914" w:rsidTr="006348D4">
      <w:tc>
        <w:tcPr>
          <w:tcW w:w="10454" w:type="dxa"/>
        </w:tcPr>
        <w:p w:rsidR="006348D4" w:rsidRPr="006348D4" w:rsidRDefault="00BC670B" w:rsidP="006348D4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>
            <w:rPr>
              <w:caps/>
              <w:color w:val="000000" w:themeColor="text1"/>
              <w:lang w:val="da-DK"/>
            </w:rPr>
            <w:t xml:space="preserve">Tilmeldingsformular hussitting og hundepasning </w:t>
          </w:r>
        </w:p>
      </w:tc>
      <w:tc>
        <w:tcPr>
          <w:tcW w:w="308" w:type="dxa"/>
        </w:tcPr>
        <w:p w:rsidR="006348D4" w:rsidRPr="006348D4" w:rsidRDefault="00BC670B" w:rsidP="006348D4">
          <w:pPr>
            <w:pStyle w:val="Footer"/>
            <w:jc w:val="right"/>
            <w:rPr>
              <w:caps/>
              <w:color w:val="000000" w:themeColor="text1"/>
              <w:lang w:val="en-GB"/>
            </w:rPr>
          </w:pPr>
          <w:r w:rsidRPr="001B477A">
            <w:rPr>
              <w:caps/>
              <w:color w:val="000000" w:themeColor="text1"/>
            </w:rPr>
            <w:fldChar w:fldCharType="begin"/>
          </w:r>
          <w:r w:rsidRPr="006348D4">
            <w:rPr>
              <w:caps/>
              <w:color w:val="000000" w:themeColor="text1"/>
              <w:lang w:val="en-GB"/>
            </w:rPr>
            <w:instrText xml:space="preserve"> PAGE   \* MERGEFORMAT </w:instrText>
          </w:r>
          <w:r w:rsidRPr="001B477A">
            <w:rPr>
              <w:caps/>
              <w:color w:val="000000" w:themeColor="text1"/>
            </w:rPr>
            <w:fldChar w:fldCharType="separate"/>
          </w:r>
          <w:r w:rsidR="00971106" w:rsidRPr="00971106">
            <w:rPr>
              <w:caps/>
              <w:noProof/>
              <w:color w:val="000000" w:themeColor="text1"/>
            </w:rPr>
            <w:t>7</w:t>
          </w:r>
          <w:r w:rsidRPr="001B477A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Pr="006348D4" w:rsidRDefault="00BC670B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70B" w:rsidRDefault="00BC670B">
      <w:pPr>
        <w:spacing w:after="0" w:line="240" w:lineRule="auto"/>
      </w:pPr>
      <w:r>
        <w:separator/>
      </w:r>
    </w:p>
  </w:footnote>
  <w:footnote w:type="continuationSeparator" w:id="0">
    <w:p w:rsidR="00BC670B" w:rsidRDefault="00BC6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BC670B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topMargin">
            <wp:posOffset>396748</wp:posOffset>
          </wp:positionV>
          <wp:extent cx="1724660" cy="388620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714" cy="3887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914"/>
    <w:rsid w:val="000B28A0"/>
    <w:rsid w:val="00711914"/>
    <w:rsid w:val="00971106"/>
    <w:rsid w:val="00BC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  <w:style w:type="paragraph" w:styleId="ListParagraph">
    <w:name w:val="List Paragraph"/>
    <w:basedOn w:val="Normal"/>
    <w:uiPriority w:val="34"/>
    <w:qFormat/>
    <w:rsid w:val="000B0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  <w:style w:type="paragraph" w:styleId="ListParagraph">
    <w:name w:val="List Paragraph"/>
    <w:basedOn w:val="Normal"/>
    <w:uiPriority w:val="34"/>
    <w:qFormat/>
    <w:rsid w:val="000B0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house%20sitting%20dog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388E5-D686-4309-979B-8E6F87F6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house sitting dogs.dotx</Template>
  <TotalTime>41</TotalTime>
  <Pages>1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6</cp:revision>
  <cp:lastPrinted>2018-11-12T16:14:00Z</cp:lastPrinted>
  <dcterms:created xsi:type="dcterms:W3CDTF">2018-04-17T16:29:00Z</dcterms:created>
  <dcterms:modified xsi:type="dcterms:W3CDTF">2018-11-12T16:14:00Z</dcterms:modified>
</cp:coreProperties>
</file>